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标准封面"/>
    <w:bookmarkEnd w:id="0"/>
    <w:p w14:paraId="71AF3090" w14:textId="4D6EE90B" w:rsidR="001D60BB" w:rsidRDefault="00B3038C" w:rsidP="00B3038C">
      <w:pPr>
        <w:pStyle w:val="affff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BFF88C" wp14:editId="347FEEAD">
                <wp:simplePos x="0" y="0"/>
                <wp:positionH relativeFrom="page">
                  <wp:posOffset>5130800</wp:posOffset>
                </wp:positionH>
                <wp:positionV relativeFrom="page">
                  <wp:posOffset>9729470</wp:posOffset>
                </wp:positionV>
                <wp:extent cx="811530" cy="177800"/>
                <wp:effectExtent l="0" t="0" r="7620" b="12700"/>
                <wp:wrapNone/>
                <wp:docPr id="22" name="首页自画框图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17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065D29E" w14:textId="5F2A503C" w:rsidR="00B3038C" w:rsidRDefault="00B3038C" w:rsidP="00B3038C">
                            <w:pPr>
                              <w:pStyle w:val="TB1"/>
                            </w:pPr>
                            <w:r>
                              <w:rPr>
                                <w:rFonts w:hint="eastAsia"/>
                              </w:rPr>
                              <w:t>发 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0BFF88C" id="_x0000_t202" coordsize="21600,21600" o:spt="202" path="m,l,21600r21600,l21600,xe">
                <v:stroke joinstyle="miter"/>
                <v:path gradientshapeok="t" o:connecttype="rect"/>
              </v:shapetype>
              <v:shape id="首页自画框图8" o:spid="_x0000_s1026" type="#_x0000_t202" style="position:absolute;left:0;text-align:left;margin-left:404pt;margin-top:766.1pt;width:63.9pt;height:14pt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" filled="f" stroked="f" strokeweight=".5pt">
                <v:textbox inset="0,0,0,0">
                  <w:txbxContent>
                    <w:p w14:paraId="7065D29E" w14:textId="5F2A503C" w:rsidR="00B3038C" w:rsidRDefault="00B3038C" w:rsidP="00B3038C">
                      <w:pPr>
                        <w:pStyle w:val="TB1"/>
                      </w:pPr>
                      <w:r>
                        <w:rPr>
                          <w:rFonts w:hint="eastAsia"/>
                        </w:rPr>
                        <w:t>发 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966CAE" wp14:editId="45691C7D">
                <wp:simplePos x="0" y="0"/>
                <wp:positionH relativeFrom="column">
                  <wp:posOffset>318</wp:posOffset>
                </wp:positionH>
                <wp:positionV relativeFrom="paragraph">
                  <wp:posOffset>2374583</wp:posOffset>
                </wp:positionV>
                <wp:extent cx="6120765" cy="0"/>
                <wp:effectExtent l="0" t="0" r="0" b="0"/>
                <wp:wrapNone/>
                <wp:docPr id="16" name="首页自画框图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791DD0B1" id="首页自画框图4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187pt" to="482pt,1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87481" wp14:editId="28A318C3">
                <wp:simplePos x="0" y="0"/>
                <wp:positionH relativeFrom="column">
                  <wp:posOffset>318</wp:posOffset>
                </wp:positionH>
                <wp:positionV relativeFrom="paragraph">
                  <wp:posOffset>8927402</wp:posOffset>
                </wp:positionV>
                <wp:extent cx="6120765" cy="0"/>
                <wp:effectExtent l="0" t="0" r="0" b="0"/>
                <wp:wrapNone/>
                <wp:docPr id="20" name="首页自画框图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02D92D4F" id="首页自画框图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702.95pt" to="482pt,7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D30AC8" wp14:editId="0C445510">
                <wp:simplePos x="0" y="0"/>
                <wp:positionH relativeFrom="page">
                  <wp:posOffset>1798320</wp:posOffset>
                </wp:positionH>
                <wp:positionV relativeFrom="page">
                  <wp:posOffset>9664065</wp:posOffset>
                </wp:positionV>
                <wp:extent cx="3332480" cy="308610"/>
                <wp:effectExtent l="0" t="0" r="1270" b="15240"/>
                <wp:wrapNone/>
                <wp:docPr id="21" name="首页自画框图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24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8BB9727" w14:textId="3BFA7373" w:rsidR="00B3038C" w:rsidRDefault="00B3038C" w:rsidP="00B3038C">
                            <w:pPr>
                              <w:pStyle w:val="TB2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浙江省物联网产业协会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CD30AC8" id="首页自画框图7" o:spid="_x0000_s1027" type="#_x0000_t202" style="position:absolute;left:0;text-align:left;margin-left:141.6pt;margin-top:760.95pt;width:262.4pt;height:24.3pt;z-index: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" filled="f" stroked="f" strokeweight=".5pt">
                <v:textbox inset="0,0,0,0">
                  <w:txbxContent>
                    <w:p w14:paraId="68BB9727" w14:textId="3BFA7373" w:rsidR="00B3038C" w:rsidRDefault="00B3038C" w:rsidP="00B3038C">
                      <w:pPr>
                        <w:pStyle w:val="TB2"/>
                        <w:jc w:val="distribute"/>
                      </w:pPr>
                      <w:r>
                        <w:rPr>
                          <w:rFonts w:hint="eastAsia"/>
                        </w:rPr>
                        <w:t>浙江省物联网产业协会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8DEB4E" wp14:editId="3D7E12C6">
                <wp:simplePos x="0" y="0"/>
                <wp:positionH relativeFrom="column">
                  <wp:posOffset>3240722</wp:posOffset>
                </wp:positionH>
                <wp:positionV relativeFrom="paragraph">
                  <wp:posOffset>8567356</wp:posOffset>
                </wp:positionV>
                <wp:extent cx="2880361" cy="360045"/>
                <wp:effectExtent l="0" t="0" r="0" b="1905"/>
                <wp:wrapNone/>
                <wp:docPr id="19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1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71B6036E" w14:textId="445F5072" w:rsidR="00B3038C" w:rsidRPr="00B3038C" w:rsidRDefault="00B3038C" w:rsidP="00B3038C">
                            <w:pPr>
                              <w:pStyle w:val="affff8"/>
                            </w:pPr>
                            <w:r>
                              <w:t>20XX</w:t>
                            </w:r>
                            <w:r w:rsidR="00A73E7D">
                              <w:t>-</w:t>
                            </w:r>
                            <w:r>
                              <w:t>XX</w:t>
                            </w:r>
                            <w:r w:rsidR="00A73E7D">
                              <w:t>-</w:t>
                            </w:r>
                            <w:r>
                              <w:t>XX</w:t>
                            </w:r>
                            <w:r>
                              <w:t>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8DEB4E" id="首页自画框图5" o:spid="_x0000_s1028" type="#_x0000_t202" style="position:absolute;left:0;text-align:left;margin-left:255.15pt;margin-top:674.6pt;width:226.8pt;height:28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" filled="f" stroked="f" strokeweight=".5pt">
                <v:textbox inset="0,0,,0">
                  <w:txbxContent>
                    <w:p w14:paraId="71B6036E" w14:textId="445F5072" w:rsidR="00B3038C" w:rsidRPr="00B3038C" w:rsidRDefault="00B3038C" w:rsidP="00B3038C">
                      <w:pPr>
                        <w:pStyle w:val="affff8"/>
                      </w:pPr>
                      <w:r>
                        <w:t>20XX</w:t>
                      </w:r>
                      <w:r w:rsidR="00A73E7D">
                        <w:t>-</w:t>
                      </w:r>
                      <w:r>
                        <w:t>XX</w:t>
                      </w:r>
                      <w:r w:rsidR="00A73E7D">
                        <w:t>-</w:t>
                      </w:r>
                      <w:r>
                        <w:t>XX实施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907987" wp14:editId="40200577">
                <wp:simplePos x="0" y="0"/>
                <wp:positionH relativeFrom="column">
                  <wp:posOffset>318</wp:posOffset>
                </wp:positionH>
                <wp:positionV relativeFrom="paragraph">
                  <wp:posOffset>8567356</wp:posOffset>
                </wp:positionV>
                <wp:extent cx="2880359" cy="360045"/>
                <wp:effectExtent l="0" t="0" r="0" b="1905"/>
                <wp:wrapNone/>
                <wp:docPr id="18" name="首页自画框图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59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3B62567" w14:textId="2A8FF989" w:rsidR="00B3038C" w:rsidRPr="00B3038C" w:rsidRDefault="00B3038C" w:rsidP="00B3038C">
                            <w:pPr>
                              <w:pStyle w:val="afff8"/>
                            </w:pPr>
                            <w:r>
                              <w:t>20XX</w:t>
                            </w:r>
                            <w:r w:rsidR="00A73E7D">
                              <w:t>-</w:t>
                            </w:r>
                            <w:r>
                              <w:t>XX</w:t>
                            </w:r>
                            <w:r w:rsidR="00A73E7D">
                              <w:t>-</w:t>
                            </w:r>
                            <w:r>
                              <w:t>XX</w:t>
                            </w:r>
                            <w:r>
                              <w:t>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907987" id="_x0000_s1029" type="#_x0000_t202" style="position:absolute;left:0;text-align:left;margin-left:.05pt;margin-top:674.6pt;width:226.8pt;height:28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" filled="f" stroked="f" strokeweight=".5pt">
                <v:textbox inset="0,0,,0">
                  <w:txbxContent>
                    <w:p w14:paraId="03B62567" w14:textId="2A8FF989" w:rsidR="00B3038C" w:rsidRPr="00B3038C" w:rsidRDefault="00B3038C" w:rsidP="00B3038C">
                      <w:pPr>
                        <w:pStyle w:val="afff8"/>
                      </w:pPr>
                      <w:r>
                        <w:t>20XX</w:t>
                      </w:r>
                      <w:r w:rsidR="00A73E7D">
                        <w:t>-</w:t>
                      </w:r>
                      <w:r>
                        <w:t>XX</w:t>
                      </w:r>
                      <w:r w:rsidR="00A73E7D">
                        <w:t>-</w:t>
                      </w:r>
                      <w:r>
                        <w:t>XX发布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F9E419" wp14:editId="393D1628">
                <wp:simplePos x="0" y="0"/>
                <wp:positionH relativeFrom="column">
                  <wp:posOffset>318</wp:posOffset>
                </wp:positionH>
                <wp:positionV relativeFrom="paragraph">
                  <wp:posOffset>3814762</wp:posOffset>
                </wp:positionV>
                <wp:extent cx="6120765" cy="4320540"/>
                <wp:effectExtent l="0" t="0" r="0" b="3810"/>
                <wp:wrapNone/>
                <wp:docPr id="17" name="首页自画框图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3205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25BC471" w14:textId="77076423" w:rsidR="00B3038C" w:rsidRPr="00260682" w:rsidRDefault="00B85B0D" w:rsidP="00B3038C">
                            <w:pPr>
                              <w:pStyle w:val="afffa"/>
                            </w:pPr>
                            <w:r>
                              <w:rPr>
                                <w:rFonts w:hint="eastAsia"/>
                              </w:rPr>
                              <w:t>智慧</w:t>
                            </w:r>
                            <w:r w:rsidR="00006A86">
                              <w:t>健康</w:t>
                            </w:r>
                            <w:r w:rsidR="00006A86">
                              <w:rPr>
                                <w:rFonts w:hint="eastAsia"/>
                              </w:rPr>
                              <w:t>养老</w:t>
                            </w:r>
                            <w:r w:rsidR="000E092C">
                              <w:rPr>
                                <w:rFonts w:hint="eastAsia"/>
                              </w:rPr>
                              <w:t>监管</w:t>
                            </w:r>
                            <w:r w:rsidR="00006A86" w:rsidRPr="00006A86">
                              <w:rPr>
                                <w:rFonts w:hint="eastAsia"/>
                              </w:rPr>
                              <w:t>终端</w:t>
                            </w:r>
                            <w:r w:rsidR="00781A24" w:rsidRPr="00781A24">
                              <w:rPr>
                                <w:rFonts w:hint="eastAsia"/>
                              </w:rPr>
                              <w:t>遴选管理</w:t>
                            </w:r>
                            <w:r w:rsidR="00FE4F33">
                              <w:rPr>
                                <w:rFonts w:hint="eastAsia"/>
                              </w:rPr>
                              <w:t>指南</w:t>
                            </w:r>
                          </w:p>
                          <w:p w14:paraId="2CD71F0A" w14:textId="46D52CF5" w:rsidR="00B3038C" w:rsidRDefault="008113EA" w:rsidP="008113EA">
                            <w:pPr>
                              <w:pStyle w:val="afffd"/>
                            </w:pPr>
                            <w:r>
                              <w:rPr>
                                <w:rFonts w:ascii="Times New Roman"/>
                              </w:rPr>
                              <w:t>S</w:t>
                            </w:r>
                            <w:r w:rsidR="00D75F35" w:rsidRPr="00D75F35">
                              <w:rPr>
                                <w:rFonts w:ascii="Times New Roman"/>
                              </w:rPr>
                              <w:t xml:space="preserve">election </w:t>
                            </w:r>
                            <w:r w:rsidR="00D75F35">
                              <w:rPr>
                                <w:rFonts w:ascii="Times New Roman"/>
                              </w:rPr>
                              <w:t>m</w:t>
                            </w:r>
                            <w:r w:rsidR="00D75F35" w:rsidRPr="00D75F35">
                              <w:rPr>
                                <w:rFonts w:ascii="Times New Roman"/>
                              </w:rPr>
                              <w:t xml:space="preserve">anagement </w:t>
                            </w:r>
                            <w:r w:rsidR="005E0DBB">
                              <w:rPr>
                                <w:rFonts w:ascii="Times New Roman"/>
                              </w:rPr>
                              <w:t>g</w:t>
                            </w:r>
                            <w:r w:rsidR="005E0DBB" w:rsidRPr="005E0DBB">
                              <w:rPr>
                                <w:rFonts w:ascii="Times New Roman"/>
                              </w:rPr>
                              <w:t>uidelines</w:t>
                            </w:r>
                            <w:r w:rsidR="00D75F35">
                              <w:rPr>
                                <w:rFonts w:ascii="Times New Roman"/>
                              </w:rPr>
                              <w:t xml:space="preserve"> of </w:t>
                            </w:r>
                            <w:r w:rsidRPr="008113EA">
                              <w:rPr>
                                <w:rFonts w:ascii="Times New Roman"/>
                              </w:rPr>
                              <w:t>smart health and elderly care supervision terminal</w:t>
                            </w:r>
                          </w:p>
                          <w:p w14:paraId="5666F0C8" w14:textId="77777777" w:rsidR="000A3FAF" w:rsidRDefault="000A3FAF" w:rsidP="00B3038C">
                            <w:pPr>
                              <w:pStyle w:val="afffe"/>
                            </w:pPr>
                          </w:p>
                          <w:p w14:paraId="3D24198E" w14:textId="77777777" w:rsidR="000A3FAF" w:rsidRDefault="000A3FAF" w:rsidP="00B3038C">
                            <w:pPr>
                              <w:pStyle w:val="afffe"/>
                            </w:pPr>
                          </w:p>
                          <w:p w14:paraId="77055043" w14:textId="77777777" w:rsidR="000A3FAF" w:rsidRDefault="000A3FAF" w:rsidP="000A3FAF">
                            <w:pPr>
                              <w:pStyle w:val="afffe"/>
                            </w:pPr>
                            <w: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征求意见</w:t>
                            </w:r>
                            <w:r>
                              <w:t>稿）</w:t>
                            </w:r>
                          </w:p>
                          <w:p w14:paraId="34AC89CA" w14:textId="6799169C" w:rsidR="00B3038C" w:rsidRPr="00B3038C" w:rsidRDefault="00B3038C" w:rsidP="000A3FAF">
                            <w:pPr>
                              <w:pStyle w:val="afff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9E419" id="首页自画框图4" o:spid="_x0000_s1030" type="#_x0000_t202" style="position:absolute;left:0;text-align:left;margin-left:.05pt;margin-top:300.35pt;width:481.95pt;height:34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" filled="f" stroked="f" strokeweight=".5pt">
                <v:textbox inset="0,0,,0">
                  <w:txbxContent>
                    <w:p w14:paraId="025BC471" w14:textId="77076423" w:rsidR="00B3038C" w:rsidRPr="00260682" w:rsidRDefault="00B85B0D" w:rsidP="00B3038C">
                      <w:pPr>
                        <w:pStyle w:val="afffa"/>
                      </w:pPr>
                      <w:r>
                        <w:rPr>
                          <w:rFonts w:hint="eastAsia"/>
                        </w:rPr>
                        <w:t>智慧</w:t>
                      </w:r>
                      <w:r w:rsidR="00006A86">
                        <w:t>健康</w:t>
                      </w:r>
                      <w:r w:rsidR="00006A86">
                        <w:rPr>
                          <w:rFonts w:hint="eastAsia"/>
                        </w:rPr>
                        <w:t>养老</w:t>
                      </w:r>
                      <w:r w:rsidR="000E092C">
                        <w:rPr>
                          <w:rFonts w:hint="eastAsia"/>
                        </w:rPr>
                        <w:t>监管</w:t>
                      </w:r>
                      <w:r w:rsidR="00006A86" w:rsidRPr="00006A86">
                        <w:rPr>
                          <w:rFonts w:hint="eastAsia"/>
                        </w:rPr>
                        <w:t>终端</w:t>
                      </w:r>
                      <w:r w:rsidR="00781A24" w:rsidRPr="00781A24">
                        <w:rPr>
                          <w:rFonts w:hint="eastAsia"/>
                        </w:rPr>
                        <w:t>遴选管理</w:t>
                      </w:r>
                      <w:r w:rsidR="00FE4F33">
                        <w:rPr>
                          <w:rFonts w:hint="eastAsia"/>
                        </w:rPr>
                        <w:t>指南</w:t>
                      </w:r>
                    </w:p>
                    <w:p w14:paraId="2CD71F0A" w14:textId="46D52CF5" w:rsidR="00B3038C" w:rsidRDefault="008113EA" w:rsidP="008113EA">
                      <w:pPr>
                        <w:pStyle w:val="afffd"/>
                      </w:pPr>
                      <w:r>
                        <w:rPr>
                          <w:rFonts w:ascii="Times New Roman"/>
                        </w:rPr>
                        <w:t>S</w:t>
                      </w:r>
                      <w:r w:rsidR="00D75F35" w:rsidRPr="00D75F35">
                        <w:rPr>
                          <w:rFonts w:ascii="Times New Roman"/>
                        </w:rPr>
                        <w:t xml:space="preserve">election </w:t>
                      </w:r>
                      <w:r w:rsidR="00D75F35">
                        <w:rPr>
                          <w:rFonts w:ascii="Times New Roman"/>
                        </w:rPr>
                        <w:t>m</w:t>
                      </w:r>
                      <w:r w:rsidR="00D75F35" w:rsidRPr="00D75F35">
                        <w:rPr>
                          <w:rFonts w:ascii="Times New Roman"/>
                        </w:rPr>
                        <w:t xml:space="preserve">anagement </w:t>
                      </w:r>
                      <w:r w:rsidR="005E0DBB">
                        <w:rPr>
                          <w:rFonts w:ascii="Times New Roman"/>
                        </w:rPr>
                        <w:t>g</w:t>
                      </w:r>
                      <w:r w:rsidR="005E0DBB" w:rsidRPr="005E0DBB">
                        <w:rPr>
                          <w:rFonts w:ascii="Times New Roman"/>
                        </w:rPr>
                        <w:t>uidelines</w:t>
                      </w:r>
                      <w:r w:rsidR="00D75F35">
                        <w:rPr>
                          <w:rFonts w:ascii="Times New Roman"/>
                        </w:rPr>
                        <w:t xml:space="preserve"> of </w:t>
                      </w:r>
                      <w:r w:rsidRPr="008113EA">
                        <w:rPr>
                          <w:rFonts w:ascii="Times New Roman"/>
                        </w:rPr>
                        <w:t>smart health and elderly care supervision terminal</w:t>
                      </w:r>
                    </w:p>
                    <w:p w14:paraId="5666F0C8" w14:textId="77777777" w:rsidR="000A3FAF" w:rsidRDefault="000A3FAF" w:rsidP="00B3038C">
                      <w:pPr>
                        <w:pStyle w:val="afffe"/>
                      </w:pPr>
                    </w:p>
                    <w:p w14:paraId="3D24198E" w14:textId="77777777" w:rsidR="000A3FAF" w:rsidRDefault="000A3FAF" w:rsidP="00B3038C">
                      <w:pPr>
                        <w:pStyle w:val="afffe"/>
                      </w:pPr>
                    </w:p>
                    <w:p w14:paraId="77055043" w14:textId="77777777" w:rsidR="000A3FAF" w:rsidRDefault="000A3FAF" w:rsidP="000A3FAF">
                      <w:pPr>
                        <w:pStyle w:val="afffe"/>
                      </w:pPr>
                      <w:r>
                        <w:t>（</w:t>
                      </w:r>
                      <w:r>
                        <w:rPr>
                          <w:rFonts w:hint="eastAsia"/>
                        </w:rPr>
                        <w:t>征求意见</w:t>
                      </w:r>
                      <w:r>
                        <w:t>稿）</w:t>
                      </w:r>
                    </w:p>
                    <w:p w14:paraId="34AC89CA" w14:textId="6799169C" w:rsidR="00B3038C" w:rsidRPr="00B3038C" w:rsidRDefault="00B3038C" w:rsidP="000A3FAF">
                      <w:pPr>
                        <w:pStyle w:val="afff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553B9" wp14:editId="5C4B5347">
                <wp:simplePos x="0" y="0"/>
                <wp:positionH relativeFrom="column">
                  <wp:posOffset>1620520</wp:posOffset>
                </wp:positionH>
                <wp:positionV relativeFrom="paragraph">
                  <wp:posOffset>1798510</wp:posOffset>
                </wp:positionV>
                <wp:extent cx="4320540" cy="720090"/>
                <wp:effectExtent l="0" t="0" r="0" b="3810"/>
                <wp:wrapNone/>
                <wp:docPr id="15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0540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40C4D0AE" w14:textId="7A39CD13" w:rsidR="00B3038C" w:rsidRDefault="00B3038C" w:rsidP="00B3038C">
                            <w:pPr>
                              <w:pStyle w:val="11"/>
                            </w:pPr>
                            <w:r>
                              <w:t>T/</w:t>
                            </w:r>
                            <w:r w:rsidR="00191093">
                              <w:t xml:space="preserve">ZAII </w:t>
                            </w:r>
                            <w:r>
                              <w:t>XXX</w:t>
                            </w:r>
                            <w:r>
                              <w:t>—</w:t>
                            </w:r>
                            <w:r>
                              <w:t>202</w:t>
                            </w:r>
                            <w:r w:rsidR="00424E4B">
                              <w:rPr>
                                <w:rFonts w:hint="eastAsia"/>
                              </w:rPr>
                              <w:t>4</w:t>
                            </w:r>
                          </w:p>
                          <w:p w14:paraId="4609AF08" w14:textId="77777777" w:rsidR="00B3038C" w:rsidRPr="00B3038C" w:rsidRDefault="00B3038C" w:rsidP="00B3038C">
                            <w:pPr>
                              <w:pStyle w:val="afff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553B9" id="首页自画框图3" o:spid="_x0000_s1031" type="#_x0000_t202" style="position:absolute;left:0;text-align:left;margin-left:127.6pt;margin-top:141.6pt;width:340.2pt;height:56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" filled="f" stroked="f" strokeweight=".5pt">
                <v:textbox inset="0,0,,0">
                  <w:txbxContent>
                    <w:p w14:paraId="40C4D0AE" w14:textId="7A39CD13" w:rsidR="00B3038C" w:rsidRDefault="00B3038C" w:rsidP="00B3038C">
                      <w:pPr>
                        <w:pStyle w:val="11"/>
                      </w:pPr>
                      <w:r>
                        <w:t>T/</w:t>
                      </w:r>
                      <w:r w:rsidR="00191093">
                        <w:t xml:space="preserve">ZAII </w:t>
                      </w:r>
                      <w:r>
                        <w:t>XXX</w:t>
                      </w:r>
                      <w:r>
                        <w:t>—</w:t>
                      </w:r>
                      <w:r>
                        <w:t>202</w:t>
                      </w:r>
                      <w:r w:rsidR="00424E4B">
                        <w:rPr>
                          <w:rFonts w:hint="eastAsia"/>
                        </w:rPr>
                        <w:t>4</w:t>
                      </w:r>
                    </w:p>
                    <w:p w14:paraId="4609AF08" w14:textId="77777777" w:rsidR="00B3038C" w:rsidRPr="00B3038C" w:rsidRDefault="00B3038C" w:rsidP="00B3038C">
                      <w:pPr>
                        <w:pStyle w:val="afff9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942C37" wp14:editId="127A6FAE">
                <wp:simplePos x="0" y="0"/>
                <wp:positionH relativeFrom="column">
                  <wp:posOffset>318</wp:posOffset>
                </wp:positionH>
                <wp:positionV relativeFrom="paragraph">
                  <wp:posOffset>1186434</wp:posOffset>
                </wp:positionV>
                <wp:extent cx="6120765" cy="648081"/>
                <wp:effectExtent l="0" t="0" r="0" b="0"/>
                <wp:wrapNone/>
                <wp:docPr id="14" name="首页自画框图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48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8CAAB37" w14:textId="135B8EAB" w:rsidR="00B3038C" w:rsidRPr="00B3038C" w:rsidRDefault="00B3038C" w:rsidP="00B3038C">
                            <w:pPr>
                              <w:pStyle w:val="TB0"/>
                              <w:rPr>
                                <w:spacing w:val="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团</w:t>
                            </w:r>
                            <w:r>
                              <w:t xml:space="preserve">    体    标    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942C37" id="_x0000_s1032" type="#_x0000_t202" style="position:absolute;left:0;text-align:left;margin-left:.05pt;margin-top:93.4pt;width:481.95pt;height:5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" filled="f" stroked="f" strokeweight=".5pt">
                <v:textbox inset="0,0,,0">
                  <w:txbxContent>
                    <w:p w14:paraId="28CAAB37" w14:textId="135B8EAB" w:rsidR="00B3038C" w:rsidRPr="00B3038C" w:rsidRDefault="00B3038C" w:rsidP="00B3038C">
                      <w:pPr>
                        <w:pStyle w:val="TB0"/>
                        <w:rPr>
                          <w:spacing w:val="0"/>
                        </w:rPr>
                      </w:pPr>
                      <w:r>
                        <w:rPr>
                          <w:rFonts w:hint="eastAsia"/>
                        </w:rPr>
                        <w:t>团</w:t>
                      </w:r>
                      <w:r>
                        <w:t xml:space="preserve">    体    标    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FD054" wp14:editId="32EF212A">
                <wp:simplePos x="0" y="0"/>
                <wp:positionH relativeFrom="column">
                  <wp:posOffset>318</wp:posOffset>
                </wp:positionH>
                <wp:positionV relativeFrom="paragraph">
                  <wp:posOffset>34290</wp:posOffset>
                </wp:positionV>
                <wp:extent cx="1800225" cy="720090"/>
                <wp:effectExtent l="0" t="0" r="0" b="3810"/>
                <wp:wrapNone/>
                <wp:docPr id="12" name="首页自画框图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720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3902351" w14:textId="45551343" w:rsidR="00B3038C" w:rsidRDefault="00B3038C" w:rsidP="00B3038C">
                            <w:pPr>
                              <w:pStyle w:val="ICS"/>
                            </w:pPr>
                            <w:r>
                              <w:t xml:space="preserve">ICS </w:t>
                            </w:r>
                            <w:r w:rsidR="00153154">
                              <w:t>XX</w:t>
                            </w:r>
                            <w:r>
                              <w:t>.</w:t>
                            </w:r>
                            <w:r w:rsidR="00153154">
                              <w:t>XXX</w:t>
                            </w:r>
                            <w:r>
                              <w:t>.</w:t>
                            </w:r>
                            <w:r w:rsidR="00153154">
                              <w:t>XX</w:t>
                            </w:r>
                          </w:p>
                          <w:p w14:paraId="1723BB46" w14:textId="6612AD4D" w:rsidR="00B3038C" w:rsidRDefault="00B3038C" w:rsidP="00B3038C">
                            <w:pPr>
                              <w:pStyle w:val="ICS"/>
                            </w:pPr>
                            <w:r>
                              <w:t xml:space="preserve">CCS </w:t>
                            </w:r>
                            <w:r w:rsidR="00153154">
                              <w:t>X</w:t>
                            </w:r>
                            <w:r>
                              <w:t xml:space="preserve"> </w:t>
                            </w:r>
                            <w:r w:rsidR="00153154">
                              <w:t>XX</w:t>
                            </w:r>
                          </w:p>
                          <w:p w14:paraId="0D1C4F52" w14:textId="6BA7959E" w:rsidR="00B3038C" w:rsidRPr="00B3038C" w:rsidRDefault="00B3038C" w:rsidP="00B3038C">
                            <w:pPr>
                              <w:pStyle w:val="ICS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4FD054" id="首页自画框图2" o:spid="_x0000_s1033" type="#_x0000_t202" style="position:absolute;left:0;text-align:left;margin-left:.05pt;margin-top:2.7pt;width:141.75pt;height:5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" filled="f" stroked="f" strokeweight=".5pt">
                <v:textbox inset="0,0,,0">
                  <w:txbxContent>
                    <w:p w14:paraId="23902351" w14:textId="45551343" w:rsidR="00B3038C" w:rsidRDefault="00B3038C" w:rsidP="00B3038C">
                      <w:pPr>
                        <w:pStyle w:val="ICS"/>
                      </w:pPr>
                      <w:r>
                        <w:t xml:space="preserve">ICS </w:t>
                      </w:r>
                      <w:r w:rsidR="00153154">
                        <w:t>XX</w:t>
                      </w:r>
                      <w:r>
                        <w:t>.</w:t>
                      </w:r>
                      <w:r w:rsidR="00153154">
                        <w:t>XXX</w:t>
                      </w:r>
                      <w:r>
                        <w:t>.</w:t>
                      </w:r>
                      <w:r w:rsidR="00153154">
                        <w:t>XX</w:t>
                      </w:r>
                    </w:p>
                    <w:p w14:paraId="1723BB46" w14:textId="6612AD4D" w:rsidR="00B3038C" w:rsidRDefault="00B3038C" w:rsidP="00B3038C">
                      <w:pPr>
                        <w:pStyle w:val="ICS"/>
                      </w:pPr>
                      <w:r>
                        <w:t xml:space="preserve">CCS </w:t>
                      </w:r>
                      <w:r w:rsidR="00153154">
                        <w:t>X</w:t>
                      </w:r>
                      <w:r>
                        <w:t xml:space="preserve"> </w:t>
                      </w:r>
                      <w:r w:rsidR="00153154">
                        <w:t>XX</w:t>
                      </w:r>
                    </w:p>
                    <w:p w14:paraId="0D1C4F52" w14:textId="6BA7959E" w:rsidR="00B3038C" w:rsidRPr="00B3038C" w:rsidRDefault="00B3038C" w:rsidP="00B3038C">
                      <w:pPr>
                        <w:pStyle w:val="ICS"/>
                      </w:pPr>
                    </w:p>
                  </w:txbxContent>
                </v:textbox>
              </v:shape>
            </w:pict>
          </mc:Fallback>
        </mc:AlternateContent>
      </w:r>
    </w:p>
    <w:p w14:paraId="20DB2DCA" w14:textId="13785D7A" w:rsidR="00B3038C" w:rsidRDefault="00B3038C" w:rsidP="00B3038C">
      <w:pPr>
        <w:pStyle w:val="afff7"/>
        <w:ind w:firstLine="420"/>
      </w:pPr>
    </w:p>
    <w:p w14:paraId="0BA6C28D" w14:textId="77777777" w:rsidR="00B3038C" w:rsidRPr="00B3038C" w:rsidRDefault="00B3038C" w:rsidP="00B3038C">
      <w:pPr>
        <w:pStyle w:val="afff7"/>
        <w:ind w:firstLine="420"/>
      </w:pPr>
    </w:p>
    <w:p w14:paraId="6E86365E" w14:textId="77777777" w:rsidR="00B3038C" w:rsidRPr="00B3038C" w:rsidRDefault="00B3038C" w:rsidP="00B3038C">
      <w:pPr>
        <w:pStyle w:val="afff7"/>
        <w:ind w:firstLine="420"/>
      </w:pPr>
    </w:p>
    <w:p w14:paraId="13F7F53C" w14:textId="2A87CBE6" w:rsidR="00A80CA6" w:rsidRDefault="00A80CA6" w:rsidP="00A80CA6">
      <w:pPr>
        <w:pStyle w:val="afff7"/>
        <w:ind w:firstLine="420"/>
      </w:pPr>
    </w:p>
    <w:p w14:paraId="36A60CDF" w14:textId="77777777" w:rsidR="00A80CA6" w:rsidRPr="00A80CA6" w:rsidRDefault="00A80CA6" w:rsidP="00A80CA6">
      <w:pPr>
        <w:pStyle w:val="afff7"/>
        <w:ind w:firstLine="420"/>
      </w:pPr>
    </w:p>
    <w:p w14:paraId="1A104C19" w14:textId="77777777" w:rsidR="00A80CA6" w:rsidRPr="00A80CA6" w:rsidRDefault="00A80CA6" w:rsidP="00A80CA6">
      <w:pPr>
        <w:pStyle w:val="afff7"/>
        <w:ind w:firstLine="420"/>
      </w:pPr>
    </w:p>
    <w:p w14:paraId="5ABB4D14" w14:textId="5E88EE80" w:rsidR="001D60BB" w:rsidRDefault="001D60BB" w:rsidP="001D60BB">
      <w:pPr>
        <w:pStyle w:val="afff7"/>
        <w:ind w:firstLine="420"/>
      </w:pPr>
    </w:p>
    <w:p w14:paraId="46329677" w14:textId="77777777" w:rsidR="001D60BB" w:rsidRPr="001D60BB" w:rsidRDefault="001D60BB" w:rsidP="001D60BB">
      <w:pPr>
        <w:pStyle w:val="afff7"/>
        <w:ind w:firstLine="420"/>
      </w:pPr>
    </w:p>
    <w:p w14:paraId="5B31DD36" w14:textId="77777777" w:rsidR="001D60BB" w:rsidRPr="001D60BB" w:rsidRDefault="001D60BB" w:rsidP="001D60BB">
      <w:pPr>
        <w:pStyle w:val="afff7"/>
        <w:ind w:firstLine="420"/>
      </w:pPr>
    </w:p>
    <w:p w14:paraId="7F5D87E0" w14:textId="423294B6" w:rsidR="001D60BB" w:rsidRDefault="001D60BB" w:rsidP="001D60BB">
      <w:pPr>
        <w:pStyle w:val="afff7"/>
        <w:ind w:firstLine="420"/>
      </w:pPr>
    </w:p>
    <w:p w14:paraId="297FD92B" w14:textId="77777777" w:rsidR="001D60BB" w:rsidRPr="001D60BB" w:rsidRDefault="001D60BB" w:rsidP="001D60BB">
      <w:pPr>
        <w:pStyle w:val="afff7"/>
        <w:ind w:firstLine="420"/>
      </w:pPr>
    </w:p>
    <w:p w14:paraId="1F38E756" w14:textId="2C4F1A42" w:rsidR="001D60BB" w:rsidRPr="001D60BB" w:rsidRDefault="001D60BB" w:rsidP="001D60BB">
      <w:pPr>
        <w:pStyle w:val="afff7"/>
        <w:ind w:firstLine="420"/>
        <w:sectPr w:rsidR="001D60BB" w:rsidRPr="001D60BB" w:rsidSect="00F76D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83" w:right="1134" w:bottom="1134" w:left="1417" w:header="283" w:footer="1134" w:gutter="0"/>
          <w:pgNumType w:fmt="upperRoman" w:start="1"/>
          <w:cols w:space="425"/>
          <w:titlePg/>
          <w:docGrid w:type="lines" w:linePitch="312"/>
        </w:sectPr>
      </w:pPr>
      <w:bookmarkStart w:id="1" w:name="标准目次"/>
      <w:bookmarkEnd w:id="1"/>
    </w:p>
    <w:p w14:paraId="67E2DC84" w14:textId="053296B6" w:rsidR="001D60BB" w:rsidRDefault="001D60BB" w:rsidP="001D60BB">
      <w:pPr>
        <w:pStyle w:val="affff4"/>
      </w:pPr>
      <w:r>
        <w:rPr>
          <w:rFonts w:hint="eastAsia"/>
        </w:rPr>
        <w:lastRenderedPageBreak/>
        <w:t>目    次</w:t>
      </w:r>
    </w:p>
    <w:p w14:paraId="13268524" w14:textId="74B10D33" w:rsidR="004C0E68" w:rsidRDefault="004C0E68">
      <w:pPr>
        <w:pStyle w:val="TOC1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noProof/>
          <w:kern w:val="2"/>
          <w:szCs w:val="22"/>
          <w14:ligatures w14:val="standardContextual"/>
        </w:rPr>
      </w:pPr>
      <w:r>
        <w:rPr>
          <w:rFonts w:hAnsi="宋体"/>
        </w:rPr>
        <w:fldChar w:fldCharType="begin"/>
      </w:r>
      <w:r>
        <w:rPr>
          <w:rFonts w:hAnsi="宋体"/>
        </w:rPr>
        <w:instrText xml:space="preserve"> TOC \o "1-2" \h \z \u </w:instrText>
      </w:r>
      <w:r>
        <w:rPr>
          <w:rFonts w:hAnsi="宋体"/>
        </w:rPr>
        <w:fldChar w:fldCharType="separate"/>
      </w:r>
      <w:hyperlink w:anchor="_Toc138605625" w:history="1">
        <w:r w:rsidRPr="00662387">
          <w:rPr>
            <w:rStyle w:val="afff6"/>
            <w:noProof/>
          </w:rPr>
          <w:t>前言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_Toc138605625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49F0"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47CE7983" w14:textId="0F9E82CB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26" w:history="1">
        <w:r w:rsidR="004C0E68" w:rsidRPr="00662387">
          <w:rPr>
            <w:rStyle w:val="afff6"/>
          </w:rPr>
          <w:t xml:space="preserve">1 </w:t>
        </w:r>
        <w:r w:rsidR="004C0E68" w:rsidRPr="00662387">
          <w:rPr>
            <w:rStyle w:val="afff6"/>
          </w:rPr>
          <w:t>范围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_Toc138605626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3</w:t>
        </w:r>
        <w:r w:rsidR="004C0E68">
          <w:rPr>
            <w:webHidden/>
          </w:rPr>
          <w:fldChar w:fldCharType="end"/>
        </w:r>
      </w:hyperlink>
    </w:p>
    <w:p w14:paraId="571882B6" w14:textId="2874299F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27" w:history="1">
        <w:r w:rsidR="004C0E68" w:rsidRPr="00662387">
          <w:rPr>
            <w:rStyle w:val="afff6"/>
          </w:rPr>
          <w:t xml:space="preserve">2 </w:t>
        </w:r>
        <w:r w:rsidR="004C0E68" w:rsidRPr="00662387">
          <w:rPr>
            <w:rStyle w:val="afff6"/>
          </w:rPr>
          <w:t>规范性引用文件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_Toc138605627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3</w:t>
        </w:r>
        <w:r w:rsidR="004C0E68">
          <w:rPr>
            <w:webHidden/>
          </w:rPr>
          <w:fldChar w:fldCharType="end"/>
        </w:r>
      </w:hyperlink>
    </w:p>
    <w:p w14:paraId="625B5E13" w14:textId="02FD4DE2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28" w:history="1">
        <w:r w:rsidR="004C0E68" w:rsidRPr="00662387">
          <w:rPr>
            <w:rStyle w:val="afff6"/>
          </w:rPr>
          <w:t xml:space="preserve">3 </w:t>
        </w:r>
        <w:r w:rsidR="004C0E68" w:rsidRPr="00662387">
          <w:rPr>
            <w:rStyle w:val="afff6"/>
          </w:rPr>
          <w:t>术语和定义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_Toc138605628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3</w:t>
        </w:r>
        <w:r w:rsidR="004C0E68">
          <w:rPr>
            <w:webHidden/>
          </w:rPr>
          <w:fldChar w:fldCharType="end"/>
        </w:r>
      </w:hyperlink>
    </w:p>
    <w:p w14:paraId="6634F690" w14:textId="3306192A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29" w:history="1">
        <w:r w:rsidR="004C0E68" w:rsidRPr="00662387">
          <w:rPr>
            <w:rStyle w:val="afff6"/>
          </w:rPr>
          <w:t xml:space="preserve">4 </w:t>
        </w:r>
        <w:r w:rsidR="004C0E68" w:rsidRPr="00662387">
          <w:rPr>
            <w:rStyle w:val="afff6"/>
          </w:rPr>
          <w:t>遴选流程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_Toc138605629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3</w:t>
        </w:r>
        <w:r w:rsidR="004C0E68">
          <w:rPr>
            <w:webHidden/>
          </w:rPr>
          <w:fldChar w:fldCharType="end"/>
        </w:r>
      </w:hyperlink>
    </w:p>
    <w:p w14:paraId="18E3CF3A" w14:textId="7E1B15C3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30" w:history="1">
        <w:r w:rsidR="004C0E68" w:rsidRPr="00662387">
          <w:rPr>
            <w:rStyle w:val="afff6"/>
          </w:rPr>
          <w:t xml:space="preserve">5 </w:t>
        </w:r>
        <w:r w:rsidR="004C0E68" w:rsidRPr="00662387">
          <w:rPr>
            <w:rStyle w:val="afff6"/>
          </w:rPr>
          <w:t>供应商审查入库要求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_Toc138605630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4</w:t>
        </w:r>
        <w:r w:rsidR="004C0E68">
          <w:rPr>
            <w:webHidden/>
          </w:rPr>
          <w:fldChar w:fldCharType="end"/>
        </w:r>
      </w:hyperlink>
    </w:p>
    <w:p w14:paraId="7691A089" w14:textId="695AD86E" w:rsidR="004C0E68" w:rsidRDefault="00000000">
      <w:pPr>
        <w:pStyle w:val="TOC2"/>
        <w:tabs>
          <w:tab w:val="right" w:leader="dot" w:pos="9346"/>
        </w:tabs>
        <w:spacing w:before="78" w:after="78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hyperlink w:anchor="_Toc138605631" w:history="1">
        <w:r w:rsidR="004C0E68" w:rsidRPr="00662387">
          <w:rPr>
            <w:rStyle w:val="afff6"/>
          </w:rPr>
          <w:t xml:space="preserve">6 </w:t>
        </w:r>
        <w:r w:rsidR="004C0E68" w:rsidRPr="00662387">
          <w:rPr>
            <w:rStyle w:val="afff6"/>
          </w:rPr>
          <w:t>终端遴选入库</w:t>
        </w:r>
        <w:r w:rsidR="004C0E68">
          <w:rPr>
            <w:webHidden/>
          </w:rPr>
          <w:tab/>
        </w:r>
        <w:r w:rsidR="004C0E68">
          <w:rPr>
            <w:webHidden/>
          </w:rPr>
          <w:fldChar w:fldCharType="begin"/>
        </w:r>
        <w:r w:rsidR="004C0E68">
          <w:rPr>
            <w:webHidden/>
          </w:rPr>
          <w:instrText xml:space="preserve"> PAGEREF _Toc138605631 \h </w:instrText>
        </w:r>
        <w:r w:rsidR="004C0E68">
          <w:rPr>
            <w:webHidden/>
          </w:rPr>
        </w:r>
        <w:r w:rsidR="004C0E68">
          <w:rPr>
            <w:webHidden/>
          </w:rPr>
          <w:fldChar w:fldCharType="separate"/>
        </w:r>
        <w:r w:rsidR="005C49F0">
          <w:rPr>
            <w:webHidden/>
          </w:rPr>
          <w:t>4</w:t>
        </w:r>
        <w:r w:rsidR="004C0E68">
          <w:rPr>
            <w:webHidden/>
          </w:rPr>
          <w:fldChar w:fldCharType="end"/>
        </w:r>
      </w:hyperlink>
    </w:p>
    <w:p w14:paraId="00CC8708" w14:textId="4BC89803" w:rsidR="001D60BB" w:rsidRPr="001D60BB" w:rsidRDefault="004C0E68" w:rsidP="001D60BB">
      <w:pPr>
        <w:pStyle w:val="afff7"/>
        <w:ind w:firstLine="420"/>
        <w:rPr>
          <w:rFonts w:hAnsi="宋体"/>
        </w:rPr>
      </w:pPr>
      <w:r>
        <w:rPr>
          <w:rFonts w:hAnsi="宋体"/>
          <w:noProof w:val="0"/>
        </w:rPr>
        <w:fldChar w:fldCharType="end"/>
      </w:r>
    </w:p>
    <w:p w14:paraId="2B172939" w14:textId="77777777" w:rsidR="001D60BB" w:rsidRDefault="001D60BB" w:rsidP="001D60BB">
      <w:pPr>
        <w:pStyle w:val="afff7"/>
        <w:ind w:firstLine="420"/>
      </w:pPr>
    </w:p>
    <w:p w14:paraId="1FC9A45C" w14:textId="77777777" w:rsidR="001D60BB" w:rsidRDefault="001D60BB" w:rsidP="001D60BB">
      <w:pPr>
        <w:pStyle w:val="afff7"/>
        <w:ind w:firstLine="420"/>
      </w:pPr>
    </w:p>
    <w:p w14:paraId="12C9EBA7" w14:textId="77777777" w:rsidR="001D60BB" w:rsidRDefault="001D60BB" w:rsidP="001D60BB">
      <w:pPr>
        <w:pStyle w:val="afff7"/>
        <w:ind w:firstLine="420"/>
      </w:pPr>
    </w:p>
    <w:p w14:paraId="4D4F9752" w14:textId="15B318C5" w:rsidR="001D60BB" w:rsidRPr="001D60BB" w:rsidRDefault="001D60BB" w:rsidP="001D60BB">
      <w:pPr>
        <w:pStyle w:val="afff7"/>
        <w:ind w:firstLine="40"/>
        <w:rPr>
          <w:sz w:val="2"/>
        </w:rPr>
        <w:sectPr w:rsidR="001D60BB" w:rsidRPr="001D60BB" w:rsidSect="00F76D5D">
          <w:headerReference w:type="default" r:id="rId14"/>
          <w:footerReference w:type="default" r:id="rId15"/>
          <w:pgSz w:w="11907" w:h="16839" w:code="9"/>
          <w:pgMar w:top="1417" w:right="1134" w:bottom="1134" w:left="1417" w:header="1417" w:footer="1134" w:gutter="0"/>
          <w:pgNumType w:fmt="upperRoman" w:start="1"/>
          <w:cols w:space="425"/>
          <w:docGrid w:type="lines" w:linePitch="312"/>
        </w:sectPr>
      </w:pPr>
    </w:p>
    <w:p w14:paraId="2BF84CEF" w14:textId="6FAC3188" w:rsidR="001D60BB" w:rsidRDefault="001D60BB" w:rsidP="001D60BB">
      <w:pPr>
        <w:pStyle w:val="afff4"/>
      </w:pPr>
      <w:bookmarkStart w:id="2" w:name="标准前言"/>
      <w:bookmarkStart w:id="3" w:name="_Toc138605625"/>
      <w:bookmarkEnd w:id="2"/>
      <w:r>
        <w:rPr>
          <w:rFonts w:hint="eastAsia"/>
        </w:rPr>
        <w:t>前    言</w:t>
      </w:r>
      <w:bookmarkEnd w:id="3"/>
    </w:p>
    <w:p w14:paraId="5F5F9B09" w14:textId="78DB2301" w:rsidR="009E13E4" w:rsidRDefault="009E13E4" w:rsidP="009E13E4">
      <w:pPr>
        <w:ind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</w:rPr>
        <w:t>本</w:t>
      </w:r>
      <w:r>
        <w:rPr>
          <w:rFonts w:ascii="宋体" w:hAnsi="宋体" w:cs="宋体" w:hint="eastAsia"/>
          <w:color w:val="000000"/>
        </w:rPr>
        <w:t>文件按照GB/T 1.1</w:t>
      </w:r>
      <w:r>
        <w:rPr>
          <w:rFonts w:hAnsi="黑体"/>
          <w:color w:val="000000"/>
        </w:rPr>
        <w:t>—</w:t>
      </w:r>
      <w:r>
        <w:rPr>
          <w:rFonts w:ascii="宋体" w:hAnsi="宋体" w:cs="宋体" w:hint="eastAsia"/>
          <w:color w:val="000000"/>
        </w:rPr>
        <w:t>2020《</w:t>
      </w:r>
      <w:r>
        <w:rPr>
          <w:rFonts w:ascii="宋体" w:hAnsi="宋体" w:cs="宋体"/>
          <w:color w:val="000000"/>
        </w:rPr>
        <w:t>标准化工作导则 第1部分：标准化文件的结构和起草规则</w:t>
      </w:r>
      <w:r>
        <w:rPr>
          <w:rFonts w:ascii="宋体" w:hAnsi="宋体" w:cs="宋体" w:hint="eastAsia"/>
          <w:color w:val="000000"/>
        </w:rPr>
        <w:t>》的规</w:t>
      </w:r>
      <w:r w:rsidR="006D3F28">
        <w:rPr>
          <w:rFonts w:ascii="宋体" w:hAnsi="宋体" w:cs="宋体" w:hint="eastAsia"/>
          <w:color w:val="000000"/>
        </w:rPr>
        <w:t>定</w:t>
      </w:r>
      <w:r>
        <w:rPr>
          <w:rFonts w:ascii="宋体" w:hAnsi="宋体" w:cs="宋体" w:hint="eastAsia"/>
          <w:color w:val="000000"/>
        </w:rPr>
        <w:t>起草。</w:t>
      </w:r>
    </w:p>
    <w:p w14:paraId="4E04974A" w14:textId="6EEF036E" w:rsidR="00FA57BF" w:rsidRPr="00FA57BF" w:rsidRDefault="0074712A" w:rsidP="0074712A">
      <w:pPr>
        <w:ind w:leftChars="200"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本文件由浙江省经济和信息化厅、浙江省民政厅、浙江省卫生健康委、浙江省市场监督管理局提出。</w:t>
      </w:r>
      <w:r w:rsidR="00FA57BF">
        <w:rPr>
          <w:rFonts w:ascii="宋体" w:hAnsi="宋体" w:cs="宋体" w:hint="eastAsia"/>
        </w:rPr>
        <w:t>本文件由浙江省物联网产业协会归口。</w:t>
      </w:r>
    </w:p>
    <w:p w14:paraId="2AD794FA" w14:textId="2D33C77D" w:rsidR="009E13E4" w:rsidRDefault="009E13E4" w:rsidP="009E13E4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本文件</w:t>
      </w:r>
      <w:r w:rsidR="00051A6F">
        <w:rPr>
          <w:rFonts w:ascii="宋体" w:hAnsi="宋体" w:cs="宋体" w:hint="eastAsia"/>
        </w:rPr>
        <w:t>主要</w:t>
      </w:r>
      <w:r>
        <w:rPr>
          <w:rFonts w:ascii="宋体" w:hAnsi="宋体" w:cs="宋体" w:hint="eastAsia"/>
        </w:rPr>
        <w:t>起草单位：</w:t>
      </w:r>
      <w:r>
        <w:rPr>
          <w:rFonts w:ascii="宋体" w:hAnsi="宋体" w:cs="宋体"/>
        </w:rPr>
        <w:t xml:space="preserve"> </w:t>
      </w:r>
    </w:p>
    <w:p w14:paraId="3BF51DE6" w14:textId="5285A29B" w:rsidR="001D60BB" w:rsidRPr="009E13E4" w:rsidRDefault="009E13E4" w:rsidP="00DC2D4F">
      <w:pPr>
        <w:ind w:firstLine="420"/>
      </w:pPr>
      <w:r>
        <w:rPr>
          <w:rFonts w:ascii="宋体" w:hAnsi="宋体" w:cs="宋体" w:hint="eastAsia"/>
        </w:rPr>
        <w:t>本文件主要起草人：</w:t>
      </w:r>
      <w:r>
        <w:rPr>
          <w:rFonts w:hint="eastAsia"/>
        </w:rPr>
        <w:t xml:space="preserve"> </w:t>
      </w:r>
    </w:p>
    <w:p w14:paraId="61FAB5D8" w14:textId="20710C79" w:rsidR="001D60BB" w:rsidRPr="001D60BB" w:rsidRDefault="001D60BB" w:rsidP="001D60BB">
      <w:pPr>
        <w:pStyle w:val="afff7"/>
        <w:ind w:firstLine="420"/>
        <w:sectPr w:rsidR="001D60BB" w:rsidRPr="001D60BB" w:rsidSect="00F76D5D">
          <w:headerReference w:type="default" r:id="rId16"/>
          <w:footerReference w:type="default" r:id="rId17"/>
          <w:pgSz w:w="11907" w:h="16839" w:code="9"/>
          <w:pgMar w:top="1417" w:right="1134" w:bottom="1134" w:left="1417" w:header="1417" w:footer="1134" w:gutter="0"/>
          <w:pgNumType w:fmt="upperRoman"/>
          <w:cols w:space="425"/>
          <w:docGrid w:type="lines" w:linePitch="312"/>
        </w:sectPr>
      </w:pPr>
    </w:p>
    <w:p w14:paraId="39C1A947" w14:textId="453D9CAA" w:rsidR="00CA1496" w:rsidRPr="002F4C25" w:rsidRDefault="00B85B0D" w:rsidP="00B3038C">
      <w:pPr>
        <w:pStyle w:val="afffff0"/>
        <w:rPr>
          <w:color w:val="FF0000"/>
        </w:rPr>
      </w:pPr>
      <w:bookmarkStart w:id="4" w:name="标准内容"/>
      <w:bookmarkEnd w:id="4"/>
      <w:r>
        <w:rPr>
          <w:rFonts w:hint="eastAsia"/>
        </w:rPr>
        <w:t>智慧</w:t>
      </w:r>
      <w:r w:rsidR="009A6F24">
        <w:rPr>
          <w:rFonts w:hint="eastAsia"/>
        </w:rPr>
        <w:t>健康养老</w:t>
      </w:r>
      <w:r w:rsidR="00A43659">
        <w:rPr>
          <w:rFonts w:hint="eastAsia"/>
        </w:rPr>
        <w:t>监管</w:t>
      </w:r>
      <w:r w:rsidR="009A6F24">
        <w:rPr>
          <w:rFonts w:hint="eastAsia"/>
        </w:rPr>
        <w:t>终端</w:t>
      </w:r>
      <w:r w:rsidR="00C447CB" w:rsidRPr="007D1A13">
        <w:rPr>
          <w:rFonts w:hint="eastAsia"/>
        </w:rPr>
        <w:t>遴选管理</w:t>
      </w:r>
      <w:r w:rsidR="00B73DDC" w:rsidRPr="007D1A13">
        <w:rPr>
          <w:rFonts w:hint="eastAsia"/>
        </w:rPr>
        <w:t>指南</w:t>
      </w:r>
    </w:p>
    <w:p w14:paraId="5587D059" w14:textId="77777777" w:rsidR="00CA1496" w:rsidRPr="007F69B9" w:rsidRDefault="00CA1496">
      <w:pPr>
        <w:pStyle w:val="a6"/>
        <w:numPr>
          <w:ilvl w:val="0"/>
          <w:numId w:val="7"/>
        </w:numPr>
      </w:pPr>
      <w:bookmarkStart w:id="5" w:name="_Toc138605626"/>
      <w:r w:rsidRPr="007F69B9">
        <w:rPr>
          <w:rFonts w:hint="eastAsia"/>
        </w:rPr>
        <w:t>范围</w:t>
      </w:r>
      <w:bookmarkEnd w:id="5"/>
    </w:p>
    <w:p w14:paraId="6E8EABA3" w14:textId="2F870D47" w:rsidR="002128E7" w:rsidRDefault="002128E7" w:rsidP="002128E7">
      <w:pPr>
        <w:pStyle w:val="afff7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本文件规定了</w:t>
      </w:r>
      <w:r w:rsidR="00B85B0D">
        <w:rPr>
          <w:rFonts w:hint="eastAsia"/>
          <w:color w:val="000000" w:themeColor="text1"/>
        </w:rPr>
        <w:t>智慧</w:t>
      </w:r>
      <w:r w:rsidR="00A4236C">
        <w:rPr>
          <w:rFonts w:hint="eastAsia"/>
          <w:color w:val="000000" w:themeColor="text1"/>
        </w:rPr>
        <w:t>健康养老</w:t>
      </w:r>
      <w:r w:rsidR="00A43659">
        <w:rPr>
          <w:rFonts w:hint="eastAsia"/>
          <w:color w:val="000000" w:themeColor="text1"/>
        </w:rPr>
        <w:t>监管</w:t>
      </w:r>
      <w:r w:rsidR="00A4236C">
        <w:rPr>
          <w:rFonts w:hint="eastAsia"/>
          <w:color w:val="000000" w:themeColor="text1"/>
        </w:rPr>
        <w:t>终端</w:t>
      </w:r>
      <w:r w:rsidR="00C447CB">
        <w:rPr>
          <w:rFonts w:hint="eastAsia"/>
          <w:color w:val="000000" w:themeColor="text1"/>
        </w:rPr>
        <w:t>遴选管理</w:t>
      </w:r>
      <w:r w:rsidR="008D68BB">
        <w:rPr>
          <w:rFonts w:hint="eastAsia"/>
          <w:color w:val="000000" w:themeColor="text1"/>
        </w:rPr>
        <w:t>的</w:t>
      </w:r>
      <w:r w:rsidR="005B1A32">
        <w:rPr>
          <w:rFonts w:hint="eastAsia"/>
          <w:color w:val="000000" w:themeColor="text1"/>
        </w:rPr>
        <w:t>遴选流程、供应商审查入库要求、终端遴选入库要求</w:t>
      </w:r>
      <w:r w:rsidR="0056029A">
        <w:rPr>
          <w:rFonts w:hint="eastAsia"/>
          <w:color w:val="000000" w:themeColor="text1"/>
        </w:rPr>
        <w:t>。</w:t>
      </w:r>
    </w:p>
    <w:p w14:paraId="725B8838" w14:textId="2D03BA6F" w:rsidR="002128E7" w:rsidRDefault="002128E7" w:rsidP="002128E7">
      <w:pPr>
        <w:pStyle w:val="afff7"/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本文件适用于</w:t>
      </w:r>
      <w:r w:rsidR="00ED6AF1">
        <w:rPr>
          <w:rFonts w:hint="eastAsia"/>
          <w:color w:val="000000" w:themeColor="text1"/>
        </w:rPr>
        <w:t>行政主管部门、养老院、社区服务中心及智慧健康养老服务集成供应商遴选</w:t>
      </w:r>
      <w:r w:rsidR="00F83D04">
        <w:rPr>
          <w:rFonts w:hint="eastAsia"/>
          <w:color w:val="000000" w:themeColor="text1"/>
        </w:rPr>
        <w:t>智能终端</w:t>
      </w:r>
      <w:r w:rsidR="003F4DE6">
        <w:rPr>
          <w:rFonts w:hint="eastAsia"/>
          <w:color w:val="000000" w:themeColor="text1"/>
        </w:rPr>
        <w:t>。</w:t>
      </w:r>
    </w:p>
    <w:p w14:paraId="75982ABF" w14:textId="77777777" w:rsidR="00CA1496" w:rsidRDefault="00CA1496">
      <w:pPr>
        <w:pStyle w:val="a6"/>
        <w:numPr>
          <w:ilvl w:val="0"/>
          <w:numId w:val="7"/>
        </w:numPr>
      </w:pPr>
      <w:bookmarkStart w:id="6" w:name="_Toc138605627"/>
      <w:r>
        <w:rPr>
          <w:rFonts w:hint="eastAsia"/>
        </w:rPr>
        <w:t>规范性引用文件</w:t>
      </w:r>
      <w:bookmarkEnd w:id="6"/>
    </w:p>
    <w:p w14:paraId="69ACC749" w14:textId="163F8705" w:rsidR="00CA1496" w:rsidRDefault="007E0206" w:rsidP="00027BD3">
      <w:pPr>
        <w:pStyle w:val="afff7"/>
        <w:ind w:firstLine="420"/>
      </w:pPr>
      <w:r w:rsidRPr="00FE2859">
        <w:rPr>
          <w:rFonts w:hint="eastAsia"/>
        </w:rPr>
        <w:t>下列文件</w:t>
      </w:r>
      <w:r w:rsidR="008C0296">
        <w:rPr>
          <w:rFonts w:hint="eastAsia"/>
        </w:rPr>
        <w:t>中的</w:t>
      </w:r>
      <w:r w:rsidR="008C0296">
        <w:t>内容通过文中</w:t>
      </w:r>
      <w:r w:rsidR="008C0296">
        <w:rPr>
          <w:rFonts w:hint="eastAsia"/>
        </w:rPr>
        <w:t>的</w:t>
      </w:r>
      <w:r w:rsidR="008C0296">
        <w:t>规范性引用而构成本文件必不可少的条款。其中</w:t>
      </w:r>
      <w:r w:rsidR="008C0296">
        <w:rPr>
          <w:rFonts w:hint="eastAsia"/>
        </w:rPr>
        <w:t>，</w:t>
      </w:r>
      <w:r w:rsidR="008C0296">
        <w:t>注日期的引用文件，</w:t>
      </w:r>
      <w:r w:rsidR="008C0296">
        <w:rPr>
          <w:rFonts w:hint="eastAsia"/>
        </w:rPr>
        <w:t>仅</w:t>
      </w:r>
      <w:r w:rsidR="008C0296">
        <w:t>该日期对应的版本</w:t>
      </w:r>
      <w:r w:rsidR="008C0296">
        <w:rPr>
          <w:rFonts w:hint="eastAsia"/>
        </w:rPr>
        <w:t>适用</w:t>
      </w:r>
      <w:r w:rsidR="008C0296">
        <w:t>于本文件；不注日期的引用文件，其最新版本（</w:t>
      </w:r>
      <w:r w:rsidR="008C0296">
        <w:rPr>
          <w:rFonts w:hint="eastAsia"/>
        </w:rPr>
        <w:t>包括</w:t>
      </w:r>
      <w:r w:rsidR="008C0296">
        <w:t>所有的修改单）</w:t>
      </w:r>
      <w:r w:rsidR="008C0296">
        <w:rPr>
          <w:rFonts w:hint="eastAsia"/>
        </w:rPr>
        <w:t>适用</w:t>
      </w:r>
      <w:r w:rsidR="008C0296">
        <w:t>于本文件</w:t>
      </w:r>
      <w:r w:rsidRPr="00FE2859">
        <w:rPr>
          <w:rFonts w:hint="eastAsia"/>
        </w:rPr>
        <w:t>。</w:t>
      </w:r>
    </w:p>
    <w:p w14:paraId="2B2EE251" w14:textId="79C1AD63" w:rsidR="00E87101" w:rsidRDefault="00E87101" w:rsidP="00027BD3">
      <w:pPr>
        <w:pStyle w:val="afff7"/>
        <w:ind w:firstLine="420"/>
      </w:pPr>
      <w:r>
        <w:t xml:space="preserve">T/ZAII XXX-20XX </w:t>
      </w:r>
      <w:r w:rsidR="00B85B0D">
        <w:rPr>
          <w:rFonts w:hint="eastAsia"/>
        </w:rPr>
        <w:t>智慧</w:t>
      </w:r>
      <w:r w:rsidR="00DB04BB">
        <w:rPr>
          <w:rFonts w:hint="eastAsia"/>
        </w:rPr>
        <w:t>健康养</w:t>
      </w:r>
      <w:r w:rsidR="00B85B0D">
        <w:rPr>
          <w:rFonts w:hint="eastAsia"/>
        </w:rPr>
        <w:t>老</w:t>
      </w:r>
      <w:r w:rsidR="00CB40FA">
        <w:rPr>
          <w:rFonts w:hint="eastAsia"/>
        </w:rPr>
        <w:t>监管</w:t>
      </w:r>
      <w:r w:rsidR="00DB04BB">
        <w:rPr>
          <w:rFonts w:hint="eastAsia"/>
        </w:rPr>
        <w:t>终端</w:t>
      </w:r>
      <w:r w:rsidR="00CB40FA">
        <w:rPr>
          <w:rFonts w:hint="eastAsia"/>
        </w:rPr>
        <w:t>能力要求</w:t>
      </w:r>
    </w:p>
    <w:p w14:paraId="24663CEC" w14:textId="6591B5D7" w:rsidR="002B778D" w:rsidRDefault="007E0206">
      <w:pPr>
        <w:pStyle w:val="a6"/>
        <w:numPr>
          <w:ilvl w:val="0"/>
          <w:numId w:val="7"/>
        </w:numPr>
      </w:pPr>
      <w:bookmarkStart w:id="7" w:name="_Toc138605628"/>
      <w:r>
        <w:rPr>
          <w:rFonts w:hint="eastAsia"/>
        </w:rPr>
        <w:t>术语</w:t>
      </w:r>
      <w:r>
        <w:t>和定义</w:t>
      </w:r>
      <w:bookmarkEnd w:id="7"/>
    </w:p>
    <w:p w14:paraId="21F9E441" w14:textId="712815EF" w:rsidR="00045AC2" w:rsidRDefault="00045AC2" w:rsidP="00045AC2">
      <w:pPr>
        <w:pStyle w:val="afff7"/>
        <w:ind w:firstLine="420"/>
      </w:pPr>
      <w:r w:rsidRPr="00045AC2">
        <w:rPr>
          <w:rFonts w:hint="eastAsia"/>
        </w:rPr>
        <w:t>本文件</w:t>
      </w:r>
      <w:r w:rsidR="002D5CB2">
        <w:rPr>
          <w:rFonts w:hint="eastAsia"/>
        </w:rPr>
        <w:t>没有需要界定的术语和定义</w:t>
      </w:r>
      <w:r w:rsidRPr="00045AC2">
        <w:rPr>
          <w:rFonts w:hint="eastAsia"/>
        </w:rPr>
        <w:t>。</w:t>
      </w:r>
    </w:p>
    <w:p w14:paraId="083B1671" w14:textId="4934F7D2" w:rsidR="00C447CB" w:rsidRDefault="00041766" w:rsidP="00C447CB">
      <w:pPr>
        <w:pStyle w:val="a6"/>
      </w:pPr>
      <w:bookmarkStart w:id="8" w:name="_Toc132016266"/>
      <w:bookmarkStart w:id="9" w:name="_Toc138605629"/>
      <w:bookmarkEnd w:id="8"/>
      <w:r>
        <w:rPr>
          <w:rFonts w:hint="eastAsia"/>
        </w:rPr>
        <w:t>遴选流程</w:t>
      </w:r>
      <w:bookmarkEnd w:id="9"/>
    </w:p>
    <w:p w14:paraId="6342C670" w14:textId="6D6E1E19" w:rsidR="00D01067" w:rsidRDefault="00D01067" w:rsidP="00D01067">
      <w:pPr>
        <w:pStyle w:val="afff7"/>
        <w:ind w:firstLine="420"/>
      </w:pPr>
      <w:r>
        <w:rPr>
          <w:rFonts w:hint="eastAsia"/>
        </w:rPr>
        <w:t>遴选流程如图1所示。</w:t>
      </w:r>
    </w:p>
    <w:p w14:paraId="456257A6" w14:textId="20FDC3B9" w:rsidR="00D01067" w:rsidRPr="00387528" w:rsidRDefault="006400AC" w:rsidP="00D01067">
      <w:pPr>
        <w:pStyle w:val="afff7"/>
        <w:ind w:firstLineChars="0" w:firstLine="0"/>
        <w:jc w:val="center"/>
      </w:pPr>
      <w:r>
        <w:object w:dxaOrig="10373" w:dyaOrig="6960" w14:anchorId="2B171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358.4pt;height:240.1pt" o:ole="">
            <v:imagedata r:id="rId18" o:title=""/>
          </v:shape>
          <o:OLEObject Type="Embed" ProgID="Visio.Drawing.15" ShapeID="_x0000_i1039" DrawAspect="Content" ObjectID="_1774765369" r:id="rId19"/>
        </w:object>
      </w:r>
    </w:p>
    <w:p w14:paraId="1712358C" w14:textId="4C86D99E" w:rsidR="00387528" w:rsidRDefault="00387528" w:rsidP="00387528">
      <w:pPr>
        <w:pStyle w:val="af4"/>
      </w:pPr>
      <w:r>
        <w:rPr>
          <w:rFonts w:hint="eastAsia"/>
        </w:rPr>
        <w:t>遴选流程</w:t>
      </w:r>
    </w:p>
    <w:p w14:paraId="1F034F01" w14:textId="7D5C5ECB" w:rsidR="00C447CB" w:rsidRDefault="00C447CB" w:rsidP="00C447CB">
      <w:pPr>
        <w:pStyle w:val="a6"/>
      </w:pPr>
      <w:bookmarkStart w:id="10" w:name="_Toc138605630"/>
      <w:r>
        <w:rPr>
          <w:rFonts w:hint="eastAsia"/>
        </w:rPr>
        <w:t>供应商</w:t>
      </w:r>
      <w:r w:rsidR="00420F40">
        <w:rPr>
          <w:rFonts w:hint="eastAsia"/>
        </w:rPr>
        <w:t>审查</w:t>
      </w:r>
      <w:r w:rsidR="002E6612">
        <w:rPr>
          <w:rFonts w:hint="eastAsia"/>
        </w:rPr>
        <w:t>入库</w:t>
      </w:r>
      <w:r w:rsidR="005B1A32">
        <w:rPr>
          <w:rFonts w:hint="eastAsia"/>
        </w:rPr>
        <w:t>要求</w:t>
      </w:r>
      <w:bookmarkEnd w:id="10"/>
    </w:p>
    <w:p w14:paraId="5AF63B2C" w14:textId="14011DD2" w:rsidR="00493B0B" w:rsidRPr="00540767" w:rsidRDefault="00493B0B" w:rsidP="00493B0B">
      <w:pPr>
        <w:pStyle w:val="a7"/>
        <w:ind w:left="0"/>
        <w:rPr>
          <w:color w:val="000000" w:themeColor="text1"/>
        </w:rPr>
      </w:pPr>
      <w:r w:rsidRPr="00540767">
        <w:rPr>
          <w:rFonts w:hint="eastAsia"/>
          <w:color w:val="000000" w:themeColor="text1"/>
        </w:rPr>
        <w:t>供应商审核</w:t>
      </w:r>
    </w:p>
    <w:p w14:paraId="2C1BB763" w14:textId="2980BEB8" w:rsidR="00493B0B" w:rsidRDefault="001D6913" w:rsidP="00DE41F1">
      <w:pPr>
        <w:pStyle w:val="afff7"/>
        <w:ind w:firstLine="420"/>
      </w:pPr>
      <w:r>
        <w:rPr>
          <w:rFonts w:hint="eastAsia"/>
        </w:rPr>
        <w:t>各采购方</w:t>
      </w:r>
      <w:r w:rsidR="00493B0B">
        <w:rPr>
          <w:rFonts w:hint="eastAsia"/>
        </w:rPr>
        <w:t>应对供应商资格进行审查，</w:t>
      </w:r>
      <w:r w:rsidR="00493B0B" w:rsidRPr="00B04102">
        <w:t>确保其具备相应的经营资质、财务实力、技术能力</w:t>
      </w:r>
      <w:r w:rsidR="00493B0B">
        <w:rPr>
          <w:rFonts w:hint="eastAsia"/>
        </w:rPr>
        <w:t>、服务能力</w:t>
      </w:r>
      <w:r w:rsidR="00DE41F1">
        <w:rPr>
          <w:rFonts w:hint="eastAsia"/>
        </w:rPr>
        <w:t>，并提供包括但不限于如下材料：</w:t>
      </w:r>
      <w:r w:rsidR="00493B0B" w:rsidRPr="002115A3">
        <w:rPr>
          <w:rFonts w:hint="eastAsia"/>
        </w:rPr>
        <w:t>资质文件、终端样机、样机</w:t>
      </w:r>
      <w:r w:rsidR="00493B0B" w:rsidRPr="002115A3">
        <w:t>技术文件</w:t>
      </w:r>
      <w:r w:rsidR="00493B0B" w:rsidRPr="002115A3">
        <w:rPr>
          <w:rFonts w:hint="eastAsia"/>
        </w:rPr>
        <w:t>、</w:t>
      </w:r>
      <w:r w:rsidR="00AF2E4C">
        <w:rPr>
          <w:rFonts w:hint="eastAsia"/>
        </w:rPr>
        <w:t>终端检测报告、</w:t>
      </w:r>
      <w:r w:rsidR="00493B0B" w:rsidRPr="002115A3">
        <w:rPr>
          <w:rFonts w:hint="eastAsia"/>
        </w:rPr>
        <w:t>终端生产许可证、终端产品合格证和终端质量保证书等材料</w:t>
      </w:r>
      <w:r w:rsidR="001B0385">
        <w:rPr>
          <w:rFonts w:hint="eastAsia"/>
        </w:rPr>
        <w:t>。</w:t>
      </w:r>
    </w:p>
    <w:p w14:paraId="336A8EAB" w14:textId="3349CB6D" w:rsidR="00493B0B" w:rsidRPr="00540767" w:rsidRDefault="00493B0B" w:rsidP="00493B0B">
      <w:pPr>
        <w:pStyle w:val="a7"/>
        <w:ind w:left="0"/>
        <w:rPr>
          <w:color w:val="000000" w:themeColor="text1"/>
        </w:rPr>
      </w:pPr>
      <w:r w:rsidRPr="00540767">
        <w:rPr>
          <w:rFonts w:hint="eastAsia"/>
          <w:color w:val="000000" w:themeColor="text1"/>
        </w:rPr>
        <w:t>供应商入库</w:t>
      </w:r>
    </w:p>
    <w:p w14:paraId="7F262602" w14:textId="200CDE51" w:rsidR="00493B0B" w:rsidRDefault="002115A3" w:rsidP="00493B0B">
      <w:pPr>
        <w:pStyle w:val="afff7"/>
        <w:ind w:firstLine="420"/>
      </w:pPr>
      <w:r>
        <w:rPr>
          <w:rFonts w:hint="eastAsia"/>
        </w:rPr>
        <w:t>各采购方根据各自的业务流程开展。</w:t>
      </w:r>
    </w:p>
    <w:p w14:paraId="502A9ECE" w14:textId="67BDB8A2" w:rsidR="00C447CB" w:rsidRDefault="00C447CB" w:rsidP="00C447CB">
      <w:pPr>
        <w:pStyle w:val="a6"/>
      </w:pPr>
      <w:bookmarkStart w:id="11" w:name="_Toc138605631"/>
      <w:r>
        <w:rPr>
          <w:rFonts w:hint="eastAsia"/>
        </w:rPr>
        <w:t>终端</w:t>
      </w:r>
      <w:r w:rsidR="00130746">
        <w:rPr>
          <w:rFonts w:hint="eastAsia"/>
        </w:rPr>
        <w:t>遴选入库</w:t>
      </w:r>
      <w:bookmarkEnd w:id="11"/>
      <w:r w:rsidR="00111CFD">
        <w:rPr>
          <w:rFonts w:hint="eastAsia"/>
        </w:rPr>
        <w:t>要求</w:t>
      </w:r>
    </w:p>
    <w:p w14:paraId="15339A5D" w14:textId="5306E075" w:rsidR="00EE1CC6" w:rsidRPr="00EE1CC6" w:rsidRDefault="00EE1CC6" w:rsidP="00EE1CC6">
      <w:pPr>
        <w:pStyle w:val="a7"/>
        <w:ind w:left="0"/>
      </w:pPr>
      <w:r>
        <w:rPr>
          <w:rFonts w:hint="eastAsia"/>
        </w:rPr>
        <w:t>终端检测</w:t>
      </w:r>
    </w:p>
    <w:p w14:paraId="110BE8C8" w14:textId="3455327B" w:rsidR="00406CBB" w:rsidRPr="001F3F64" w:rsidRDefault="00406CBB" w:rsidP="001F3F64">
      <w:pPr>
        <w:pStyle w:val="a8"/>
        <w:spacing w:beforeLines="0" w:before="0" w:afterLines="0" w:after="0"/>
        <w:rPr>
          <w:rFonts w:ascii="宋体" w:eastAsia="宋体" w:hAnsi="宋体"/>
        </w:rPr>
      </w:pPr>
      <w:r w:rsidRPr="001F3F64">
        <w:rPr>
          <w:rFonts w:ascii="宋体" w:eastAsia="宋体" w:hAnsi="宋体" w:hint="eastAsia"/>
        </w:rPr>
        <w:t>检测机构应具有C</w:t>
      </w:r>
      <w:r w:rsidRPr="001F3F64">
        <w:rPr>
          <w:rFonts w:ascii="宋体" w:eastAsia="宋体" w:hAnsi="宋体"/>
        </w:rPr>
        <w:t>NAS</w:t>
      </w:r>
      <w:r w:rsidRPr="001F3F64">
        <w:rPr>
          <w:rFonts w:ascii="宋体" w:eastAsia="宋体" w:hAnsi="宋体" w:hint="eastAsia"/>
        </w:rPr>
        <w:t>和CMA认证资质</w:t>
      </w:r>
      <w:r w:rsidR="000A6455" w:rsidRPr="001F3F64">
        <w:rPr>
          <w:rFonts w:ascii="宋体" w:eastAsia="宋体" w:hAnsi="宋体" w:hint="eastAsia"/>
        </w:rPr>
        <w:t>，并获得</w:t>
      </w:r>
      <w:r w:rsidR="001D4FAC">
        <w:rPr>
          <w:rFonts w:ascii="宋体" w:eastAsia="宋体" w:hAnsi="宋体" w:hint="eastAsia"/>
        </w:rPr>
        <w:t>本</w:t>
      </w:r>
      <w:r w:rsidR="000A6455" w:rsidRPr="001F3F64">
        <w:rPr>
          <w:rFonts w:ascii="宋体" w:eastAsia="宋体" w:hAnsi="宋体" w:hint="eastAsia"/>
        </w:rPr>
        <w:t>标准发布单位的授权。</w:t>
      </w:r>
    </w:p>
    <w:p w14:paraId="3799DA5A" w14:textId="7306A59B" w:rsidR="00A006D7" w:rsidRPr="001F3F64" w:rsidRDefault="00AC1042" w:rsidP="001F3F64">
      <w:pPr>
        <w:pStyle w:val="a8"/>
        <w:spacing w:beforeLines="0" w:before="0" w:afterLines="0" w:after="0"/>
        <w:rPr>
          <w:rFonts w:ascii="宋体" w:eastAsia="宋体" w:hAnsi="宋体"/>
        </w:rPr>
      </w:pPr>
      <w:r w:rsidRPr="001F3F64">
        <w:rPr>
          <w:rFonts w:ascii="宋体" w:eastAsia="宋体" w:hAnsi="宋体" w:hint="eastAsia"/>
        </w:rPr>
        <w:t>符合6.</w:t>
      </w:r>
      <w:r w:rsidR="00402A9E" w:rsidRPr="001F3F64">
        <w:rPr>
          <w:rFonts w:ascii="宋体" w:eastAsia="宋体" w:hAnsi="宋体" w:hint="eastAsia"/>
        </w:rPr>
        <w:t>1.</w:t>
      </w:r>
      <w:r w:rsidRPr="001F3F64">
        <w:rPr>
          <w:rFonts w:ascii="宋体" w:eastAsia="宋体" w:hAnsi="宋体" w:hint="eastAsia"/>
        </w:rPr>
        <w:t>1要求的检测机构</w:t>
      </w:r>
      <w:r w:rsidR="00F77A40" w:rsidRPr="001F3F64">
        <w:rPr>
          <w:rFonts w:ascii="宋体" w:eastAsia="宋体" w:hAnsi="宋体" w:hint="eastAsia"/>
        </w:rPr>
        <w:t>应根据</w:t>
      </w:r>
      <w:r w:rsidR="00F77A40" w:rsidRPr="001F3F64">
        <w:rPr>
          <w:rFonts w:ascii="宋体" w:eastAsia="宋体" w:hAnsi="宋体"/>
        </w:rPr>
        <w:t>T/ZAII XXX-20XX</w:t>
      </w:r>
      <w:r w:rsidR="00F77A40" w:rsidRPr="001F3F64">
        <w:rPr>
          <w:rFonts w:ascii="宋体" w:eastAsia="宋体" w:hAnsi="宋体" w:hint="eastAsia"/>
        </w:rPr>
        <w:t>开展检测，并出具相应的</w:t>
      </w:r>
      <w:r w:rsidR="00DD15FD" w:rsidRPr="001F3F64">
        <w:rPr>
          <w:rFonts w:ascii="宋体" w:eastAsia="宋体" w:hAnsi="宋体" w:hint="eastAsia"/>
        </w:rPr>
        <w:t>检测报告。</w:t>
      </w:r>
    </w:p>
    <w:p w14:paraId="51577053" w14:textId="008B8183" w:rsidR="00EE1CC6" w:rsidRDefault="00EE1CC6" w:rsidP="00EE1CC6">
      <w:pPr>
        <w:pStyle w:val="a7"/>
        <w:ind w:left="0"/>
      </w:pPr>
      <w:r>
        <w:rPr>
          <w:rFonts w:hint="eastAsia"/>
        </w:rPr>
        <w:t>终端联调</w:t>
      </w:r>
    </w:p>
    <w:p w14:paraId="5451B34E" w14:textId="6AD5EB1C" w:rsidR="009C1005" w:rsidRDefault="009C1005" w:rsidP="006D5837">
      <w:pPr>
        <w:pStyle w:val="afff7"/>
        <w:ind w:firstLine="420"/>
        <w:rPr>
          <w:rFonts w:hAnsi="宋体"/>
        </w:rPr>
      </w:pPr>
      <w:r>
        <w:rPr>
          <w:rFonts w:hint="eastAsia"/>
        </w:rPr>
        <w:t>采购方对通过</w:t>
      </w:r>
      <w:r w:rsidRPr="001F3F64">
        <w:rPr>
          <w:rFonts w:hAnsi="宋体"/>
        </w:rPr>
        <w:t>T/ZAII XXX-20XX</w:t>
      </w:r>
      <w:r>
        <w:rPr>
          <w:rFonts w:hint="eastAsia"/>
        </w:rPr>
        <w:t>检测的终端进行联调，联调通过后方可入库。</w:t>
      </w:r>
    </w:p>
    <w:p w14:paraId="369CC43E" w14:textId="435C30AA" w:rsidR="00EE1CC6" w:rsidRPr="00EE1CC6" w:rsidRDefault="00EE1CC6" w:rsidP="00EE1CC6">
      <w:pPr>
        <w:pStyle w:val="a7"/>
        <w:ind w:left="0"/>
      </w:pPr>
      <w:r>
        <w:rPr>
          <w:rFonts w:hint="eastAsia"/>
        </w:rPr>
        <w:t>终端入库</w:t>
      </w:r>
    </w:p>
    <w:p w14:paraId="26282D5A" w14:textId="6ED0ABD3" w:rsidR="000F0F15" w:rsidRDefault="00CA10E9" w:rsidP="00CD681D">
      <w:pPr>
        <w:pStyle w:val="afff7"/>
        <w:ind w:firstLine="420"/>
      </w:pPr>
      <w:r>
        <w:rPr>
          <w:rFonts w:hint="eastAsia"/>
        </w:rPr>
        <w:t>采购方应检查各供应商</w:t>
      </w:r>
      <w:r w:rsidR="00200EF6">
        <w:rPr>
          <w:rFonts w:hint="eastAsia"/>
        </w:rPr>
        <w:t>入库</w:t>
      </w:r>
      <w:r w:rsidR="00833782">
        <w:rPr>
          <w:rFonts w:hint="eastAsia"/>
        </w:rPr>
        <w:t>终端</w:t>
      </w:r>
      <w:r w:rsidR="00200EF6">
        <w:rPr>
          <w:rFonts w:hint="eastAsia"/>
        </w:rPr>
        <w:t>的</w:t>
      </w:r>
      <w:r w:rsidR="000F0F15">
        <w:rPr>
          <w:rFonts w:hint="eastAsia"/>
        </w:rPr>
        <w:t>标识、型号等</w:t>
      </w:r>
      <w:r>
        <w:rPr>
          <w:rFonts w:hint="eastAsia"/>
        </w:rPr>
        <w:t>是否</w:t>
      </w:r>
      <w:r w:rsidR="000F0F15">
        <w:rPr>
          <w:rFonts w:hint="eastAsia"/>
        </w:rPr>
        <w:t>与</w:t>
      </w:r>
      <w:r>
        <w:rPr>
          <w:rFonts w:hint="eastAsia"/>
        </w:rPr>
        <w:t>出具</w:t>
      </w:r>
      <w:r w:rsidR="00504CC9">
        <w:rPr>
          <w:rFonts w:hint="eastAsia"/>
        </w:rPr>
        <w:t>检测</w:t>
      </w:r>
      <w:r>
        <w:rPr>
          <w:rFonts w:hint="eastAsia"/>
        </w:rPr>
        <w:t>报告</w:t>
      </w:r>
      <w:r w:rsidR="007200E7">
        <w:rPr>
          <w:rFonts w:hint="eastAsia"/>
        </w:rPr>
        <w:t>的</w:t>
      </w:r>
      <w:r w:rsidR="00672736">
        <w:rPr>
          <w:rFonts w:hint="eastAsia"/>
        </w:rPr>
        <w:t>送检</w:t>
      </w:r>
      <w:r w:rsidR="007200E7">
        <w:rPr>
          <w:rFonts w:hint="eastAsia"/>
        </w:rPr>
        <w:t>样机一致</w:t>
      </w:r>
      <w:r w:rsidR="001B1FE0">
        <w:rPr>
          <w:rFonts w:hint="eastAsia"/>
        </w:rPr>
        <w:t>。</w:t>
      </w:r>
    </w:p>
    <w:p w14:paraId="1F19F223" w14:textId="77777777" w:rsidR="006A10AD" w:rsidRDefault="006A10AD" w:rsidP="006A10AD">
      <w:pPr>
        <w:pStyle w:val="afff7"/>
        <w:ind w:firstLine="420"/>
      </w:pPr>
    </w:p>
    <w:p w14:paraId="117BA2BE" w14:textId="77777777" w:rsidR="005A6AF6" w:rsidRDefault="005A6AF6" w:rsidP="006A10AD">
      <w:pPr>
        <w:pStyle w:val="afff7"/>
        <w:ind w:firstLine="420"/>
      </w:pPr>
    </w:p>
    <w:p w14:paraId="0D2F5E56" w14:textId="77777777" w:rsidR="005A6AF6" w:rsidRDefault="005A6AF6" w:rsidP="006A10AD">
      <w:pPr>
        <w:pStyle w:val="afff7"/>
        <w:ind w:firstLine="420"/>
      </w:pPr>
    </w:p>
    <w:p w14:paraId="33CD5656" w14:textId="77777777" w:rsidR="005A6AF6" w:rsidRDefault="005A6AF6" w:rsidP="006A10AD">
      <w:pPr>
        <w:pStyle w:val="afff7"/>
        <w:ind w:firstLine="420"/>
      </w:pPr>
    </w:p>
    <w:p w14:paraId="7468CCBF" w14:textId="7383B42B" w:rsidR="005A6AF6" w:rsidRPr="005A6AF6" w:rsidRDefault="005A6AF6" w:rsidP="005A6AF6">
      <w:pPr>
        <w:pStyle w:val="afff7"/>
        <w:ind w:firstLine="422"/>
        <w:jc w:val="center"/>
        <w:rPr>
          <w:rFonts w:hAnsi="宋体"/>
        </w:rPr>
      </w:pPr>
      <w:r>
        <w:rPr>
          <w:rFonts w:ascii="黑体" w:eastAsia="黑体" w:hAnsi="黑体"/>
          <w:b/>
        </w:rPr>
        <w:t>━━━━━━━━━━━</w:t>
      </w:r>
    </w:p>
    <w:sectPr w:rsidR="005A6AF6" w:rsidRPr="005A6AF6" w:rsidSect="00F76D5D">
      <w:headerReference w:type="default" r:id="rId20"/>
      <w:footerReference w:type="default" r:id="rId21"/>
      <w:pgSz w:w="11907" w:h="16839" w:code="9"/>
      <w:pgMar w:top="1417" w:right="1134" w:bottom="1134" w:left="1417" w:header="1417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76296" w14:textId="77777777" w:rsidR="00F76D5D" w:rsidRDefault="00F76D5D">
      <w:pPr>
        <w:ind w:firstLine="420"/>
      </w:pPr>
      <w:r>
        <w:separator/>
      </w:r>
    </w:p>
  </w:endnote>
  <w:endnote w:type="continuationSeparator" w:id="0">
    <w:p w14:paraId="1EC6B3A1" w14:textId="77777777" w:rsidR="00F76D5D" w:rsidRDefault="00F76D5D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43DF" w14:textId="57226F98" w:rsidR="004A3243" w:rsidRDefault="006400AC" w:rsidP="001D60BB">
    <w:pPr>
      <w:pStyle w:val="afff"/>
      <w:ind w:right="360" w:firstLine="360"/>
      <w:rPr>
        <w:rStyle w:val="affffe"/>
      </w:rPr>
    </w:pPr>
    <w:r>
      <w:rPr>
        <w:rStyle w:val="affffe"/>
        <w:rFonts w:hint="eastAsia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1FAB" w14:textId="77777777" w:rsidR="001D60BB" w:rsidRDefault="001D60BB" w:rsidP="001D60BB">
    <w:pPr>
      <w:pStyle w:val="affffd"/>
      <w:framePr w:wrap="around" w:vAnchor="text" w:hAnchor="margin" w:xAlign="outside" w:y="1"/>
      <w:rPr>
        <w:rStyle w:val="affffe"/>
      </w:rPr>
    </w:pPr>
    <w:r>
      <w:rPr>
        <w:rStyle w:val="affffe"/>
      </w:rPr>
      <w:fldChar w:fldCharType="begin"/>
    </w:r>
    <w:r>
      <w:rPr>
        <w:rStyle w:val="affffe"/>
      </w:rPr>
      <w:instrText xml:space="preserve"> PAGE </w:instrText>
    </w:r>
    <w:r>
      <w:rPr>
        <w:rStyle w:val="affffe"/>
      </w:rPr>
      <w:fldChar w:fldCharType="separate"/>
    </w:r>
    <w:r>
      <w:rPr>
        <w:rStyle w:val="affffe"/>
        <w:noProof/>
      </w:rPr>
      <w:t>1</w:t>
    </w:r>
    <w:r>
      <w:rPr>
        <w:rStyle w:val="affffe"/>
      </w:rPr>
      <w:fldChar w:fldCharType="end"/>
    </w:r>
  </w:p>
  <w:p w14:paraId="0CF4D3E4" w14:textId="77777777" w:rsidR="004A3243" w:rsidRDefault="004A3243" w:rsidP="001D60BB">
    <w:pPr>
      <w:pStyle w:val="afff0"/>
      <w:ind w:right="360" w:firstLine="360"/>
      <w:rPr>
        <w:rStyle w:val="affff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FC72" w14:textId="77777777" w:rsidR="00AA4903" w:rsidRDefault="00AA4903">
    <w:pPr>
      <w:pStyle w:val="affffd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57ED" w14:textId="77777777" w:rsidR="001D60BB" w:rsidRDefault="001D60BB" w:rsidP="001D60BB">
    <w:pPr>
      <w:pStyle w:val="affffd"/>
      <w:framePr w:wrap="around" w:vAnchor="text" w:hAnchor="margin" w:xAlign="outside" w:y="1"/>
      <w:rPr>
        <w:rStyle w:val="affffe"/>
      </w:rPr>
    </w:pPr>
    <w:r>
      <w:rPr>
        <w:rStyle w:val="affffe"/>
      </w:rPr>
      <w:fldChar w:fldCharType="begin"/>
    </w:r>
    <w:r>
      <w:rPr>
        <w:rStyle w:val="affffe"/>
      </w:rPr>
      <w:instrText xml:space="preserve"> PAGE </w:instrText>
    </w:r>
    <w:r>
      <w:rPr>
        <w:rStyle w:val="affffe"/>
      </w:rPr>
      <w:fldChar w:fldCharType="separate"/>
    </w:r>
    <w:r>
      <w:rPr>
        <w:rStyle w:val="affffe"/>
        <w:noProof/>
      </w:rPr>
      <w:t>1</w:t>
    </w:r>
    <w:r>
      <w:rPr>
        <w:rStyle w:val="affffe"/>
      </w:rPr>
      <w:fldChar w:fldCharType="end"/>
    </w:r>
  </w:p>
  <w:p w14:paraId="477C1DA7" w14:textId="77777777" w:rsidR="001D60BB" w:rsidRDefault="001D60BB" w:rsidP="001D60BB">
    <w:pPr>
      <w:pStyle w:val="afff0"/>
      <w:ind w:right="360" w:firstLine="360"/>
      <w:rPr>
        <w:rStyle w:val="affff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C0713" w14:textId="4D69F436" w:rsidR="00A80CA6" w:rsidRDefault="00A80CA6" w:rsidP="00C101ED">
    <w:pPr>
      <w:pStyle w:val="affffd"/>
      <w:framePr w:wrap="around" w:vAnchor="text" w:hAnchor="margin" w:xAlign="outside" w:y="1"/>
      <w:rPr>
        <w:rStyle w:val="affffe"/>
      </w:rPr>
    </w:pPr>
    <w:r>
      <w:rPr>
        <w:rStyle w:val="affffe"/>
      </w:rPr>
      <w:fldChar w:fldCharType="begin"/>
    </w:r>
    <w:r>
      <w:rPr>
        <w:rStyle w:val="affffe"/>
      </w:rPr>
      <w:instrText xml:space="preserve"> PAGE </w:instrText>
    </w:r>
    <w:r>
      <w:rPr>
        <w:rStyle w:val="affffe"/>
      </w:rPr>
      <w:fldChar w:fldCharType="separate"/>
    </w:r>
    <w:r>
      <w:rPr>
        <w:rStyle w:val="affffe"/>
        <w:noProof/>
      </w:rPr>
      <w:t>I</w:t>
    </w:r>
    <w:r>
      <w:rPr>
        <w:rStyle w:val="affffe"/>
      </w:rPr>
      <w:fldChar w:fldCharType="end"/>
    </w:r>
  </w:p>
  <w:p w14:paraId="05D45C88" w14:textId="2882E871" w:rsidR="009E13E4" w:rsidRDefault="009E13E4" w:rsidP="00A80CA6">
    <w:pPr>
      <w:pStyle w:val="afff0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879E" w14:textId="20377ACA" w:rsidR="001D60BB" w:rsidRDefault="006400AC" w:rsidP="001D60BB">
    <w:pPr>
      <w:pStyle w:val="afff0"/>
      <w:ind w:right="360" w:firstLine="360"/>
      <w:rPr>
        <w:rStyle w:val="affffe"/>
      </w:rPr>
    </w:pPr>
    <w:r>
      <w:rPr>
        <w:rStyle w:val="affffe"/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F890" w14:textId="77777777" w:rsidR="00F76D5D" w:rsidRDefault="00F76D5D">
      <w:pPr>
        <w:ind w:firstLine="420"/>
      </w:pPr>
      <w:r>
        <w:separator/>
      </w:r>
    </w:p>
  </w:footnote>
  <w:footnote w:type="continuationSeparator" w:id="0">
    <w:p w14:paraId="69904D7E" w14:textId="77777777" w:rsidR="00F76D5D" w:rsidRDefault="00F76D5D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D5C4B" w14:textId="546F9400" w:rsidR="004A3243" w:rsidRPr="00D17E3F" w:rsidRDefault="00B3038C" w:rsidP="00B3038C">
    <w:pPr>
      <w:pStyle w:val="afff2"/>
      <w:rPr>
        <w:rFonts w:ascii="黑体" w:eastAsia="黑体" w:hAnsi="黑体"/>
      </w:rPr>
    </w:pPr>
    <w:r w:rsidRPr="00D17E3F">
      <w:rPr>
        <w:rFonts w:ascii="黑体" w:eastAsia="黑体" w:hAnsi="黑体"/>
      </w:rPr>
      <w:t>T/</w:t>
    </w:r>
    <w:r w:rsidR="00E028A4">
      <w:rPr>
        <w:rFonts w:ascii="黑体" w:eastAsia="黑体" w:hAnsi="黑体"/>
      </w:rPr>
      <w:t xml:space="preserve">ZAII </w:t>
    </w:r>
    <w:r w:rsidRPr="00D17E3F">
      <w:rPr>
        <w:rFonts w:ascii="黑体" w:eastAsia="黑体" w:hAnsi="黑体"/>
      </w:rPr>
      <w:t>XXX—202</w:t>
    </w:r>
    <w:r w:rsidR="00424E4B">
      <w:rPr>
        <w:rFonts w:ascii="黑体" w:eastAsia="黑体" w:hAnsi="黑体" w:hint="eastAsia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C71" w14:textId="3FDCBA41" w:rsidR="004A3243" w:rsidRDefault="00B3038C" w:rsidP="00B3038C">
    <w:pPr>
      <w:pStyle w:val="afff1"/>
    </w:pPr>
    <w:r>
      <w:t>T/XXX—2021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A91" w14:textId="0DC0B684" w:rsidR="00AA4903" w:rsidRDefault="00B3038C" w:rsidP="00B3038C">
    <w:pPr>
      <w:pStyle w:val="afff3"/>
    </w:pP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FDA4" w14:textId="625055B5" w:rsidR="001D60BB" w:rsidRPr="00D17E3F" w:rsidRDefault="00B3038C" w:rsidP="00B3038C">
    <w:pPr>
      <w:pStyle w:val="afff1"/>
      <w:rPr>
        <w:rFonts w:ascii="黑体" w:eastAsia="黑体" w:hAnsi="黑体"/>
      </w:rPr>
    </w:pPr>
    <w:r w:rsidRPr="00D17E3F">
      <w:rPr>
        <w:rFonts w:ascii="黑体" w:eastAsia="黑体" w:hAnsi="黑体"/>
      </w:rPr>
      <w:t>T/</w:t>
    </w:r>
    <w:r w:rsidR="00E028A4">
      <w:rPr>
        <w:rFonts w:ascii="黑体" w:eastAsia="黑体" w:hAnsi="黑体"/>
      </w:rPr>
      <w:t xml:space="preserve">ZAII </w:t>
    </w:r>
    <w:r w:rsidRPr="00D17E3F">
      <w:rPr>
        <w:rFonts w:ascii="黑体" w:eastAsia="黑体" w:hAnsi="黑体"/>
      </w:rPr>
      <w:t>XXX—202</w:t>
    </w:r>
    <w:r w:rsidR="00424E4B">
      <w:rPr>
        <w:rFonts w:ascii="黑体" w:eastAsia="黑体" w:hAnsi="黑体" w:hint="eastAsia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77F0" w14:textId="7E230D11" w:rsidR="009E13E4" w:rsidRPr="00BE2472" w:rsidRDefault="00B3038C" w:rsidP="00B3038C">
    <w:pPr>
      <w:pStyle w:val="afff1"/>
      <w:rPr>
        <w:rFonts w:ascii="黑体" w:eastAsia="黑体" w:hAnsi="黑体"/>
      </w:rPr>
    </w:pPr>
    <w:r w:rsidRPr="00BE2472">
      <w:rPr>
        <w:rFonts w:ascii="黑体" w:eastAsia="黑体" w:hAnsi="黑体"/>
      </w:rPr>
      <w:t>T/</w:t>
    </w:r>
    <w:r w:rsidR="00E028A4">
      <w:rPr>
        <w:rFonts w:ascii="黑体" w:eastAsia="黑体" w:hAnsi="黑体"/>
      </w:rPr>
      <w:t xml:space="preserve">ZAII </w:t>
    </w:r>
    <w:r w:rsidRPr="00BE2472">
      <w:rPr>
        <w:rFonts w:ascii="黑体" w:eastAsia="黑体" w:hAnsi="黑体"/>
      </w:rPr>
      <w:t>XXX—2021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276E" w14:textId="6EC7B475" w:rsidR="001D60BB" w:rsidRPr="00E028A4" w:rsidRDefault="00B3038C" w:rsidP="00B3038C">
    <w:pPr>
      <w:pStyle w:val="afff1"/>
      <w:rPr>
        <w:rFonts w:ascii="黑体" w:eastAsia="黑体" w:hAnsi="黑体"/>
      </w:rPr>
    </w:pPr>
    <w:r w:rsidRPr="00E028A4">
      <w:rPr>
        <w:rFonts w:ascii="黑体" w:eastAsia="黑体" w:hAnsi="黑体"/>
      </w:rPr>
      <w:t>T/</w:t>
    </w:r>
    <w:r w:rsidR="00E028A4">
      <w:rPr>
        <w:rFonts w:ascii="黑体" w:eastAsia="黑体" w:hAnsi="黑体"/>
      </w:rPr>
      <w:t xml:space="preserve">ZAII </w:t>
    </w:r>
    <w:r w:rsidRPr="00E028A4">
      <w:rPr>
        <w:rFonts w:ascii="黑体" w:eastAsia="黑体" w:hAnsi="黑体"/>
      </w:rPr>
      <w:t>XXX—202</w:t>
    </w:r>
    <w:r w:rsidR="00424E4B">
      <w:rPr>
        <w:rFonts w:ascii="黑体" w:eastAsia="黑体" w:hAnsi="黑体" w:hint="eastAsia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68A48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DACD3C6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8A276E0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60647A2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45CD620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9A41234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D8C3F20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B6AC07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ECAD9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DBC65A0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102AD"/>
    <w:multiLevelType w:val="multilevel"/>
    <w:tmpl w:val="65D05DF6"/>
    <w:lvl w:ilvl="0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Ansi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1" w15:restartNumberingAfterBreak="0">
    <w:nsid w:val="09227E31"/>
    <w:multiLevelType w:val="multilevel"/>
    <w:tmpl w:val="705023F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pStyle w:val="a2"/>
      <w:suff w:val="nothing"/>
      <w:lvlText w:val="表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aps w:val="0"/>
        <w:strike w:val="0"/>
        <w:dstrike w:val="0"/>
        <w:snapToGrid w:val="0"/>
        <w:vanish w:val="0"/>
        <w:kern w:val="0"/>
        <w:sz w:val="21"/>
        <w:szCs w:val="21"/>
        <w:u w:val="none"/>
        <w:vertAlign w:val="baseline"/>
        <w:em w:val="none"/>
        <w14:cntxtAlts w14:val="0"/>
      </w:rPr>
    </w:lvl>
    <w:lvl w:ilvl="2">
      <w:start w:val="1"/>
      <w:numFmt w:val="none"/>
      <w:pStyle w:val="a3"/>
      <w:suff w:val="nothing"/>
      <w:lvlText w:val="%1表%2　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w w:val="10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2" w15:restartNumberingAfterBreak="0">
    <w:nsid w:val="0AE367E9"/>
    <w:multiLevelType w:val="multilevel"/>
    <w:tmpl w:val="7CAE930C"/>
    <w:lvl w:ilvl="0">
      <w:start w:val="1"/>
      <w:numFmt w:val="none"/>
      <w:pStyle w:val="a4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3" w15:restartNumberingAfterBreak="0">
    <w:nsid w:val="0D46713A"/>
    <w:multiLevelType w:val="hybridMultilevel"/>
    <w:tmpl w:val="2F44D0FA"/>
    <w:lvl w:ilvl="0" w:tplc="9D6E3164">
      <w:start w:val="1"/>
      <w:numFmt w:val="bullet"/>
      <w:pStyle w:val="a5"/>
      <w:lvlText w:val=""/>
      <w:lvlJc w:val="left"/>
      <w:pPr>
        <w:ind w:left="2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66" w:hanging="420"/>
      </w:pPr>
      <w:rPr>
        <w:rFonts w:ascii="Wingdings" w:hAnsi="Wingdings" w:hint="default"/>
      </w:rPr>
    </w:lvl>
  </w:abstractNum>
  <w:abstractNum w:abstractNumId="14" w15:restartNumberingAfterBreak="0">
    <w:nsid w:val="1FC91163"/>
    <w:multiLevelType w:val="multilevel"/>
    <w:tmpl w:val="DF5EBC72"/>
    <w:lvl w:ilvl="0">
      <w:start w:val="1"/>
      <w:numFmt w:val="decimal"/>
      <w:pStyle w:val="a6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7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20690E29"/>
    <w:multiLevelType w:val="multilevel"/>
    <w:tmpl w:val="04090023"/>
    <w:styleLink w:val="ac"/>
    <w:lvl w:ilvl="0">
      <w:start w:val="1"/>
      <w:numFmt w:val="upperRoman"/>
      <w:lvlText w:val="第 %1 条"/>
      <w:lvlJc w:val="left"/>
      <w:pPr>
        <w:ind w:left="0" w:firstLine="0"/>
      </w:pPr>
    </w:lvl>
    <w:lvl w:ilvl="1">
      <w:start w:val="1"/>
      <w:numFmt w:val="decimalZero"/>
      <w:isLgl/>
      <w:lvlText w:val="节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610668A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8F7113"/>
    <w:multiLevelType w:val="multilevel"/>
    <w:tmpl w:val="47C826D4"/>
    <w:lvl w:ilvl="0">
      <w:start w:val="1"/>
      <w:numFmt w:val="upperLetter"/>
      <w:pStyle w:val="ad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e"/>
      <w:suff w:val="nothing"/>
      <w:lvlText w:val="图%1.%2　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8" w15:restartNumberingAfterBreak="0">
    <w:nsid w:val="3FBC40BF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41A64E98"/>
    <w:multiLevelType w:val="multilevel"/>
    <w:tmpl w:val="E13095BE"/>
    <w:lvl w:ilvl="0">
      <w:start w:val="1"/>
      <w:numFmt w:val="decimal"/>
      <w:pStyle w:val="af"/>
      <w:lvlText w:val="0.%1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f0"/>
      <w:lvlText w:val="0.%1.%2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lvlText w:val="0.%2.%3  "/>
      <w:lvlJc w:val="left"/>
      <w:pPr>
        <w:tabs>
          <w:tab w:val="num" w:pos="-31680"/>
        </w:tabs>
        <w:ind w:left="-32767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0" w15:restartNumberingAfterBreak="0">
    <w:nsid w:val="44C50F90"/>
    <w:multiLevelType w:val="multilevel"/>
    <w:tmpl w:val="ED0C9B78"/>
    <w:lvl w:ilvl="0">
      <w:start w:val="1"/>
      <w:numFmt w:val="lowerLetter"/>
      <w:pStyle w:val="af1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2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1" w15:restartNumberingAfterBreak="0">
    <w:nsid w:val="4B733A5F"/>
    <w:multiLevelType w:val="multilevel"/>
    <w:tmpl w:val="36B40DB4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22" w15:restartNumberingAfterBreak="0">
    <w:nsid w:val="55E02EF4"/>
    <w:multiLevelType w:val="hybridMultilevel"/>
    <w:tmpl w:val="7F22C520"/>
    <w:lvl w:ilvl="0" w:tplc="FC608ABA">
      <w:start w:val="1"/>
      <w:numFmt w:val="decimal"/>
      <w:pStyle w:val="af4"/>
      <w:lvlText w:val="图%1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B7E3733"/>
    <w:multiLevelType w:val="multilevel"/>
    <w:tmpl w:val="9F10A92E"/>
    <w:lvl w:ilvl="0">
      <w:start w:val="1"/>
      <w:numFmt w:val="decimal"/>
      <w:pStyle w:val="af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0B55DC2"/>
    <w:multiLevelType w:val="multilevel"/>
    <w:tmpl w:val="2788F7B2"/>
    <w:lvl w:ilvl="0">
      <w:start w:val="1"/>
      <w:numFmt w:val="upperLetter"/>
      <w:pStyle w:val="af6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decimal"/>
      <w:pStyle w:val="af7"/>
      <w:suff w:val="nothing"/>
      <w:lvlText w:val="表%1.%2　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  <w14:cntxtAlts w14:val="0"/>
      </w:rPr>
    </w:lvl>
    <w:lvl w:ilvl="2">
      <w:start w:val="1"/>
      <w:numFmt w:val="none"/>
      <w:pStyle w:val="af8"/>
      <w:suff w:val="nothing"/>
      <w:lvlText w:val="表%1.%2　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5" w15:restartNumberingAfterBreak="0">
    <w:nsid w:val="657D3FBC"/>
    <w:multiLevelType w:val="multilevel"/>
    <w:tmpl w:val="C02CEF64"/>
    <w:lvl w:ilvl="0">
      <w:start w:val="1"/>
      <w:numFmt w:val="upperLetter"/>
      <w:pStyle w:val="af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a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e"/>
      <w:suff w:val="nothing"/>
      <w:lvlText w:val="%1.%2.%3.%4.%5.%6　"/>
      <w:lvlJc w:val="left"/>
      <w:pPr>
        <w:ind w:left="0" w:firstLine="0"/>
      </w:pPr>
      <w:rPr>
        <w:rFonts w:ascii="黑体" w:eastAsia="黑体" w:hAnsi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af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6DBF04F4"/>
    <w:multiLevelType w:val="multilevel"/>
    <w:tmpl w:val="7226B900"/>
    <w:lvl w:ilvl="0">
      <w:start w:val="1"/>
      <w:numFmt w:val="none"/>
      <w:pStyle w:val="aff0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7" w15:restartNumberingAfterBreak="0">
    <w:nsid w:val="763A6836"/>
    <w:multiLevelType w:val="multilevel"/>
    <w:tmpl w:val="667C051A"/>
    <w:lvl w:ilvl="0">
      <w:start w:val="1"/>
      <w:numFmt w:val="none"/>
      <w:pStyle w:val="aff1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ff2"/>
      <w:suff w:val="nothing"/>
      <w:lvlText w:val="%1%2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2">
      <w:start w:val="1"/>
      <w:numFmt w:val="decimal"/>
      <w:pStyle w:val="aff3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ff4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ff5"/>
      <w:suff w:val="nothing"/>
      <w:lvlText w:val="表%1%2.%3.%4-%5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lvlRestart w:val="4"/>
      <w:pStyle w:val="aff6"/>
      <w:suff w:val="nothing"/>
      <w:lvlText w:val="%1图%2.%3.%4-%6 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4"/>
      <w:pStyle w:val="aff7"/>
      <w:suff w:val="nothing"/>
      <w:lvlText w:val="(%2.%3.%4-%7)"/>
      <w:lvlJc w:val="center"/>
      <w:pPr>
        <w:ind w:left="288" w:firstLine="288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2"/>
      <w:pStyle w:val="aff8"/>
      <w:lvlText w:val="    %1%8"/>
      <w:lvlJc w:val="left"/>
      <w:pPr>
        <w:tabs>
          <w:tab w:val="num" w:pos="72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2"/>
      <w:pStyle w:val="aff1"/>
      <w:lvlText w:val="%2.0.%9"/>
      <w:lvlJc w:val="left"/>
      <w:pPr>
        <w:tabs>
          <w:tab w:val="num" w:pos="72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28" w15:restartNumberingAfterBreak="0">
    <w:nsid w:val="76933334"/>
    <w:multiLevelType w:val="hybridMultilevel"/>
    <w:tmpl w:val="637882C6"/>
    <w:lvl w:ilvl="0" w:tplc="775A1A7C">
      <w:start w:val="1"/>
      <w:numFmt w:val="none"/>
      <w:pStyle w:val="aff9"/>
      <w:lvlText w:val="%1——"/>
      <w:lvlJc w:val="left"/>
      <w:pPr>
        <w:tabs>
          <w:tab w:val="num" w:pos="1140"/>
        </w:tabs>
        <w:ind w:left="840" w:hanging="420"/>
      </w:pPr>
      <w:rPr>
        <w:rFonts w:ascii="黑体" w:eastAsia="黑体" w:hAnsi="黑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460413104">
    <w:abstractNumId w:val="28"/>
  </w:num>
  <w:num w:numId="2" w16cid:durableId="944926017">
    <w:abstractNumId w:val="19"/>
  </w:num>
  <w:num w:numId="3" w16cid:durableId="1614752046">
    <w:abstractNumId w:val="27"/>
  </w:num>
  <w:num w:numId="4" w16cid:durableId="197355052">
    <w:abstractNumId w:val="11"/>
  </w:num>
  <w:num w:numId="5" w16cid:durableId="1581282771">
    <w:abstractNumId w:val="22"/>
  </w:num>
  <w:num w:numId="6" w16cid:durableId="318727965">
    <w:abstractNumId w:val="20"/>
  </w:num>
  <w:num w:numId="7" w16cid:durableId="440150680">
    <w:abstractNumId w:val="14"/>
  </w:num>
  <w:num w:numId="8" w16cid:durableId="1170490560">
    <w:abstractNumId w:val="25"/>
  </w:num>
  <w:num w:numId="9" w16cid:durableId="1740519663">
    <w:abstractNumId w:val="14"/>
  </w:num>
  <w:num w:numId="10" w16cid:durableId="346906414">
    <w:abstractNumId w:val="23"/>
  </w:num>
  <w:num w:numId="11" w16cid:durableId="1329867055">
    <w:abstractNumId w:val="26"/>
  </w:num>
  <w:num w:numId="12" w16cid:durableId="1441678001">
    <w:abstractNumId w:val="10"/>
  </w:num>
  <w:num w:numId="13" w16cid:durableId="1270357610">
    <w:abstractNumId w:val="13"/>
  </w:num>
  <w:num w:numId="14" w16cid:durableId="160700896">
    <w:abstractNumId w:val="12"/>
  </w:num>
  <w:num w:numId="15" w16cid:durableId="1098408843">
    <w:abstractNumId w:val="21"/>
  </w:num>
  <w:num w:numId="16" w16cid:durableId="276569026">
    <w:abstractNumId w:val="24"/>
  </w:num>
  <w:num w:numId="17" w16cid:durableId="2026596529">
    <w:abstractNumId w:val="17"/>
  </w:num>
  <w:num w:numId="18" w16cid:durableId="1459689838">
    <w:abstractNumId w:val="8"/>
  </w:num>
  <w:num w:numId="19" w16cid:durableId="354770185">
    <w:abstractNumId w:val="3"/>
  </w:num>
  <w:num w:numId="20" w16cid:durableId="1976793349">
    <w:abstractNumId w:val="2"/>
  </w:num>
  <w:num w:numId="21" w16cid:durableId="925386760">
    <w:abstractNumId w:val="1"/>
  </w:num>
  <w:num w:numId="22" w16cid:durableId="86656879">
    <w:abstractNumId w:val="0"/>
  </w:num>
  <w:num w:numId="23" w16cid:durableId="1378508500">
    <w:abstractNumId w:val="9"/>
  </w:num>
  <w:num w:numId="24" w16cid:durableId="1815485888">
    <w:abstractNumId w:val="7"/>
  </w:num>
  <w:num w:numId="25" w16cid:durableId="342174655">
    <w:abstractNumId w:val="6"/>
  </w:num>
  <w:num w:numId="26" w16cid:durableId="1350985685">
    <w:abstractNumId w:val="5"/>
  </w:num>
  <w:num w:numId="27" w16cid:durableId="726228133">
    <w:abstractNumId w:val="4"/>
  </w:num>
  <w:num w:numId="28" w16cid:durableId="1779711075">
    <w:abstractNumId w:val="18"/>
  </w:num>
  <w:num w:numId="29" w16cid:durableId="1261332970">
    <w:abstractNumId w:val="16"/>
  </w:num>
  <w:num w:numId="30" w16cid:durableId="1809123807">
    <w:abstractNumId w:val="15"/>
  </w:num>
  <w:num w:numId="31" w16cid:durableId="40131241">
    <w:abstractNumId w:val="14"/>
  </w:num>
  <w:num w:numId="32" w16cid:durableId="1441333867">
    <w:abstractNumId w:val="14"/>
  </w:num>
  <w:num w:numId="33" w16cid:durableId="224877936">
    <w:abstractNumId w:val="14"/>
  </w:num>
  <w:num w:numId="34" w16cid:durableId="2096130485">
    <w:abstractNumId w:val="14"/>
  </w:num>
  <w:num w:numId="35" w16cid:durableId="302271568">
    <w:abstractNumId w:val="14"/>
  </w:num>
  <w:num w:numId="36" w16cid:durableId="2045254811">
    <w:abstractNumId w:val="14"/>
  </w:num>
  <w:num w:numId="37" w16cid:durableId="217935569">
    <w:abstractNumId w:val="14"/>
  </w:num>
  <w:num w:numId="38" w16cid:durableId="1951085561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mirrorMargin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21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BB"/>
    <w:rsid w:val="00000AC9"/>
    <w:rsid w:val="000042FA"/>
    <w:rsid w:val="00005335"/>
    <w:rsid w:val="00006548"/>
    <w:rsid w:val="00006A86"/>
    <w:rsid w:val="000075AB"/>
    <w:rsid w:val="00017493"/>
    <w:rsid w:val="00017A00"/>
    <w:rsid w:val="00025B83"/>
    <w:rsid w:val="00027BD3"/>
    <w:rsid w:val="00034FAB"/>
    <w:rsid w:val="00036B39"/>
    <w:rsid w:val="000372EA"/>
    <w:rsid w:val="00040BBF"/>
    <w:rsid w:val="00041766"/>
    <w:rsid w:val="000452BC"/>
    <w:rsid w:val="00045AC2"/>
    <w:rsid w:val="00050E91"/>
    <w:rsid w:val="00051A6F"/>
    <w:rsid w:val="00053FB5"/>
    <w:rsid w:val="00060E73"/>
    <w:rsid w:val="0006208E"/>
    <w:rsid w:val="000663AB"/>
    <w:rsid w:val="00073913"/>
    <w:rsid w:val="00075DD9"/>
    <w:rsid w:val="00076F59"/>
    <w:rsid w:val="000818D0"/>
    <w:rsid w:val="00083AD2"/>
    <w:rsid w:val="00090DED"/>
    <w:rsid w:val="0009271F"/>
    <w:rsid w:val="0009648F"/>
    <w:rsid w:val="000A121B"/>
    <w:rsid w:val="000A2F8D"/>
    <w:rsid w:val="000A3FAF"/>
    <w:rsid w:val="000A568D"/>
    <w:rsid w:val="000A6455"/>
    <w:rsid w:val="000A6E5F"/>
    <w:rsid w:val="000B36B8"/>
    <w:rsid w:val="000B6ECB"/>
    <w:rsid w:val="000C21DC"/>
    <w:rsid w:val="000C2EFF"/>
    <w:rsid w:val="000C39A4"/>
    <w:rsid w:val="000C7035"/>
    <w:rsid w:val="000D2D03"/>
    <w:rsid w:val="000D2F32"/>
    <w:rsid w:val="000D6A6D"/>
    <w:rsid w:val="000E092C"/>
    <w:rsid w:val="000E0A40"/>
    <w:rsid w:val="000E2AAC"/>
    <w:rsid w:val="000E2B29"/>
    <w:rsid w:val="000E7B1D"/>
    <w:rsid w:val="000F0F15"/>
    <w:rsid w:val="000F116A"/>
    <w:rsid w:val="000F1C6B"/>
    <w:rsid w:val="00103C43"/>
    <w:rsid w:val="00111CFD"/>
    <w:rsid w:val="001209CC"/>
    <w:rsid w:val="00120F40"/>
    <w:rsid w:val="00123BF9"/>
    <w:rsid w:val="00124E03"/>
    <w:rsid w:val="00127602"/>
    <w:rsid w:val="00130746"/>
    <w:rsid w:val="00144633"/>
    <w:rsid w:val="0014562D"/>
    <w:rsid w:val="00145AB7"/>
    <w:rsid w:val="001517CF"/>
    <w:rsid w:val="00153154"/>
    <w:rsid w:val="00154001"/>
    <w:rsid w:val="001544C5"/>
    <w:rsid w:val="00155793"/>
    <w:rsid w:val="00164C6D"/>
    <w:rsid w:val="001702EE"/>
    <w:rsid w:val="00170B1F"/>
    <w:rsid w:val="00172236"/>
    <w:rsid w:val="001748CC"/>
    <w:rsid w:val="001766BD"/>
    <w:rsid w:val="0017737E"/>
    <w:rsid w:val="001830DE"/>
    <w:rsid w:val="00183206"/>
    <w:rsid w:val="00185964"/>
    <w:rsid w:val="00187A32"/>
    <w:rsid w:val="00191093"/>
    <w:rsid w:val="001911AC"/>
    <w:rsid w:val="00197AB5"/>
    <w:rsid w:val="001A5BF9"/>
    <w:rsid w:val="001B0385"/>
    <w:rsid w:val="001B15C4"/>
    <w:rsid w:val="001B1FE0"/>
    <w:rsid w:val="001B253C"/>
    <w:rsid w:val="001B2A58"/>
    <w:rsid w:val="001C2054"/>
    <w:rsid w:val="001D4FAC"/>
    <w:rsid w:val="001D5178"/>
    <w:rsid w:val="001D5AA4"/>
    <w:rsid w:val="001D60BB"/>
    <w:rsid w:val="001D6913"/>
    <w:rsid w:val="001D71BA"/>
    <w:rsid w:val="001E1B76"/>
    <w:rsid w:val="001E3184"/>
    <w:rsid w:val="001F0AFE"/>
    <w:rsid w:val="001F0E09"/>
    <w:rsid w:val="001F3F64"/>
    <w:rsid w:val="00200EF6"/>
    <w:rsid w:val="002037A5"/>
    <w:rsid w:val="00205DC0"/>
    <w:rsid w:val="002115A3"/>
    <w:rsid w:val="002128E7"/>
    <w:rsid w:val="00216264"/>
    <w:rsid w:val="0021718E"/>
    <w:rsid w:val="00227E52"/>
    <w:rsid w:val="0023089C"/>
    <w:rsid w:val="002310FD"/>
    <w:rsid w:val="00235CB0"/>
    <w:rsid w:val="0023669C"/>
    <w:rsid w:val="00237921"/>
    <w:rsid w:val="00241316"/>
    <w:rsid w:val="0024707F"/>
    <w:rsid w:val="00247E6D"/>
    <w:rsid w:val="0025696A"/>
    <w:rsid w:val="00260682"/>
    <w:rsid w:val="00267674"/>
    <w:rsid w:val="002719BC"/>
    <w:rsid w:val="00272720"/>
    <w:rsid w:val="00277D91"/>
    <w:rsid w:val="00282FBE"/>
    <w:rsid w:val="00283446"/>
    <w:rsid w:val="002837FD"/>
    <w:rsid w:val="00284E77"/>
    <w:rsid w:val="00287FD8"/>
    <w:rsid w:val="002917C0"/>
    <w:rsid w:val="00292291"/>
    <w:rsid w:val="0029493A"/>
    <w:rsid w:val="002A0B99"/>
    <w:rsid w:val="002A2F0A"/>
    <w:rsid w:val="002A3BE2"/>
    <w:rsid w:val="002A4DD0"/>
    <w:rsid w:val="002A6B18"/>
    <w:rsid w:val="002A7E58"/>
    <w:rsid w:val="002B03C4"/>
    <w:rsid w:val="002B3333"/>
    <w:rsid w:val="002B4B23"/>
    <w:rsid w:val="002B616C"/>
    <w:rsid w:val="002B778D"/>
    <w:rsid w:val="002B7A5A"/>
    <w:rsid w:val="002C293C"/>
    <w:rsid w:val="002C6C4A"/>
    <w:rsid w:val="002C7C17"/>
    <w:rsid w:val="002D5CB2"/>
    <w:rsid w:val="002E08C1"/>
    <w:rsid w:val="002E5F3F"/>
    <w:rsid w:val="002E6612"/>
    <w:rsid w:val="002E71B6"/>
    <w:rsid w:val="002E74E0"/>
    <w:rsid w:val="002F1862"/>
    <w:rsid w:val="002F27FE"/>
    <w:rsid w:val="002F4C25"/>
    <w:rsid w:val="002F5315"/>
    <w:rsid w:val="00303BC6"/>
    <w:rsid w:val="00303CA5"/>
    <w:rsid w:val="0031269A"/>
    <w:rsid w:val="00315B90"/>
    <w:rsid w:val="00316CBA"/>
    <w:rsid w:val="00324802"/>
    <w:rsid w:val="00326BE0"/>
    <w:rsid w:val="003301B3"/>
    <w:rsid w:val="003301F9"/>
    <w:rsid w:val="00333C4A"/>
    <w:rsid w:val="00337CA1"/>
    <w:rsid w:val="00366B99"/>
    <w:rsid w:val="003845F8"/>
    <w:rsid w:val="00387528"/>
    <w:rsid w:val="003953B2"/>
    <w:rsid w:val="003961C6"/>
    <w:rsid w:val="00396AB5"/>
    <w:rsid w:val="00396BF1"/>
    <w:rsid w:val="00397925"/>
    <w:rsid w:val="003A06DB"/>
    <w:rsid w:val="003A4F7B"/>
    <w:rsid w:val="003B2BFD"/>
    <w:rsid w:val="003B369A"/>
    <w:rsid w:val="003B4ECF"/>
    <w:rsid w:val="003B51D1"/>
    <w:rsid w:val="003B65E2"/>
    <w:rsid w:val="003B73D2"/>
    <w:rsid w:val="003C042A"/>
    <w:rsid w:val="003C1D0B"/>
    <w:rsid w:val="003C1E47"/>
    <w:rsid w:val="003C5C82"/>
    <w:rsid w:val="003D636C"/>
    <w:rsid w:val="003D6DB9"/>
    <w:rsid w:val="003E3D27"/>
    <w:rsid w:val="003E7CE2"/>
    <w:rsid w:val="003F167E"/>
    <w:rsid w:val="003F2DA8"/>
    <w:rsid w:val="003F4DE6"/>
    <w:rsid w:val="003F764E"/>
    <w:rsid w:val="00400755"/>
    <w:rsid w:val="00402A9E"/>
    <w:rsid w:val="00404C76"/>
    <w:rsid w:val="0040672B"/>
    <w:rsid w:val="00406CBB"/>
    <w:rsid w:val="00406CC1"/>
    <w:rsid w:val="00410C0A"/>
    <w:rsid w:val="0041207A"/>
    <w:rsid w:val="00416A01"/>
    <w:rsid w:val="00420F40"/>
    <w:rsid w:val="00424E4B"/>
    <w:rsid w:val="00424EE6"/>
    <w:rsid w:val="004365B5"/>
    <w:rsid w:val="00436ECC"/>
    <w:rsid w:val="004414E6"/>
    <w:rsid w:val="0044727E"/>
    <w:rsid w:val="00447ACE"/>
    <w:rsid w:val="00447DDB"/>
    <w:rsid w:val="004548A9"/>
    <w:rsid w:val="00457BEC"/>
    <w:rsid w:val="004619AC"/>
    <w:rsid w:val="00463A10"/>
    <w:rsid w:val="004660CA"/>
    <w:rsid w:val="00466FF2"/>
    <w:rsid w:val="00467339"/>
    <w:rsid w:val="0047417A"/>
    <w:rsid w:val="004826C9"/>
    <w:rsid w:val="004836FB"/>
    <w:rsid w:val="0048668C"/>
    <w:rsid w:val="00487527"/>
    <w:rsid w:val="00490088"/>
    <w:rsid w:val="00492DBA"/>
    <w:rsid w:val="00493B0B"/>
    <w:rsid w:val="00495653"/>
    <w:rsid w:val="004A2017"/>
    <w:rsid w:val="004A3243"/>
    <w:rsid w:val="004B42CD"/>
    <w:rsid w:val="004B6A18"/>
    <w:rsid w:val="004C0E68"/>
    <w:rsid w:val="004C6654"/>
    <w:rsid w:val="004D0182"/>
    <w:rsid w:val="004D6D9A"/>
    <w:rsid w:val="004F6C17"/>
    <w:rsid w:val="004F734F"/>
    <w:rsid w:val="00504CC9"/>
    <w:rsid w:val="0050545B"/>
    <w:rsid w:val="00510E48"/>
    <w:rsid w:val="0051310B"/>
    <w:rsid w:val="005134E3"/>
    <w:rsid w:val="00515AC9"/>
    <w:rsid w:val="00515F75"/>
    <w:rsid w:val="005175BF"/>
    <w:rsid w:val="00517D40"/>
    <w:rsid w:val="00520DEA"/>
    <w:rsid w:val="005217D2"/>
    <w:rsid w:val="00521E61"/>
    <w:rsid w:val="00525A10"/>
    <w:rsid w:val="005272AE"/>
    <w:rsid w:val="005275F3"/>
    <w:rsid w:val="005322CC"/>
    <w:rsid w:val="00532D32"/>
    <w:rsid w:val="0053303D"/>
    <w:rsid w:val="00534928"/>
    <w:rsid w:val="00540767"/>
    <w:rsid w:val="00542ECA"/>
    <w:rsid w:val="00545B35"/>
    <w:rsid w:val="00551AF3"/>
    <w:rsid w:val="0056029A"/>
    <w:rsid w:val="00562526"/>
    <w:rsid w:val="005656C2"/>
    <w:rsid w:val="00573966"/>
    <w:rsid w:val="00573CAA"/>
    <w:rsid w:val="005756EE"/>
    <w:rsid w:val="00585A12"/>
    <w:rsid w:val="00590C43"/>
    <w:rsid w:val="00596BBE"/>
    <w:rsid w:val="005976A2"/>
    <w:rsid w:val="005A35D5"/>
    <w:rsid w:val="005A3F47"/>
    <w:rsid w:val="005A406C"/>
    <w:rsid w:val="005A6AF6"/>
    <w:rsid w:val="005A7756"/>
    <w:rsid w:val="005B1A32"/>
    <w:rsid w:val="005B5795"/>
    <w:rsid w:val="005B6680"/>
    <w:rsid w:val="005B7328"/>
    <w:rsid w:val="005C49F0"/>
    <w:rsid w:val="005C4D85"/>
    <w:rsid w:val="005D07EF"/>
    <w:rsid w:val="005D203A"/>
    <w:rsid w:val="005D480C"/>
    <w:rsid w:val="005D5966"/>
    <w:rsid w:val="005E0DBB"/>
    <w:rsid w:val="005E196F"/>
    <w:rsid w:val="005E6296"/>
    <w:rsid w:val="005F1C40"/>
    <w:rsid w:val="005F7B5A"/>
    <w:rsid w:val="006002D3"/>
    <w:rsid w:val="0060060D"/>
    <w:rsid w:val="00601445"/>
    <w:rsid w:val="00606733"/>
    <w:rsid w:val="00611BD0"/>
    <w:rsid w:val="0061695B"/>
    <w:rsid w:val="0062147F"/>
    <w:rsid w:val="006262D4"/>
    <w:rsid w:val="00630366"/>
    <w:rsid w:val="00630EC5"/>
    <w:rsid w:val="006400AC"/>
    <w:rsid w:val="0065025D"/>
    <w:rsid w:val="0065094C"/>
    <w:rsid w:val="0066229B"/>
    <w:rsid w:val="00672736"/>
    <w:rsid w:val="0067310A"/>
    <w:rsid w:val="00674639"/>
    <w:rsid w:val="00681844"/>
    <w:rsid w:val="00683683"/>
    <w:rsid w:val="006A01D7"/>
    <w:rsid w:val="006A10AD"/>
    <w:rsid w:val="006A148A"/>
    <w:rsid w:val="006A5F00"/>
    <w:rsid w:val="006B01F9"/>
    <w:rsid w:val="006B2EB0"/>
    <w:rsid w:val="006B5C18"/>
    <w:rsid w:val="006B643E"/>
    <w:rsid w:val="006B6871"/>
    <w:rsid w:val="006C1F43"/>
    <w:rsid w:val="006C32B0"/>
    <w:rsid w:val="006D12A2"/>
    <w:rsid w:val="006D3F28"/>
    <w:rsid w:val="006D5450"/>
    <w:rsid w:val="006D5723"/>
    <w:rsid w:val="006D5837"/>
    <w:rsid w:val="006D6D2B"/>
    <w:rsid w:val="006E6DB5"/>
    <w:rsid w:val="006E740A"/>
    <w:rsid w:val="006E7E4F"/>
    <w:rsid w:val="006F1456"/>
    <w:rsid w:val="006F1FF9"/>
    <w:rsid w:val="006F5E1B"/>
    <w:rsid w:val="006F712B"/>
    <w:rsid w:val="007064A5"/>
    <w:rsid w:val="007134FA"/>
    <w:rsid w:val="00715BD0"/>
    <w:rsid w:val="00717C42"/>
    <w:rsid w:val="007200E7"/>
    <w:rsid w:val="007235D6"/>
    <w:rsid w:val="00724428"/>
    <w:rsid w:val="0072791F"/>
    <w:rsid w:val="0073287C"/>
    <w:rsid w:val="0073582C"/>
    <w:rsid w:val="00740523"/>
    <w:rsid w:val="00740849"/>
    <w:rsid w:val="00743CC7"/>
    <w:rsid w:val="0074712A"/>
    <w:rsid w:val="0074732A"/>
    <w:rsid w:val="007506E5"/>
    <w:rsid w:val="00757D17"/>
    <w:rsid w:val="00762055"/>
    <w:rsid w:val="007628B2"/>
    <w:rsid w:val="00767B2F"/>
    <w:rsid w:val="00773A5E"/>
    <w:rsid w:val="00774206"/>
    <w:rsid w:val="00774A18"/>
    <w:rsid w:val="00776408"/>
    <w:rsid w:val="0078118A"/>
    <w:rsid w:val="00781A24"/>
    <w:rsid w:val="0078233D"/>
    <w:rsid w:val="00783951"/>
    <w:rsid w:val="007908C9"/>
    <w:rsid w:val="00791826"/>
    <w:rsid w:val="007A0C14"/>
    <w:rsid w:val="007A23A3"/>
    <w:rsid w:val="007A4D15"/>
    <w:rsid w:val="007B0E64"/>
    <w:rsid w:val="007B397B"/>
    <w:rsid w:val="007C24F9"/>
    <w:rsid w:val="007C4D7A"/>
    <w:rsid w:val="007D1A13"/>
    <w:rsid w:val="007D2FAA"/>
    <w:rsid w:val="007D72A8"/>
    <w:rsid w:val="007E0206"/>
    <w:rsid w:val="007E0E12"/>
    <w:rsid w:val="007E3F4F"/>
    <w:rsid w:val="007E73AB"/>
    <w:rsid w:val="007F23A2"/>
    <w:rsid w:val="007F28A7"/>
    <w:rsid w:val="007F65D2"/>
    <w:rsid w:val="007F69B9"/>
    <w:rsid w:val="008035A1"/>
    <w:rsid w:val="00810107"/>
    <w:rsid w:val="008113EA"/>
    <w:rsid w:val="00811C33"/>
    <w:rsid w:val="00822A03"/>
    <w:rsid w:val="008263BB"/>
    <w:rsid w:val="00833782"/>
    <w:rsid w:val="00836AA6"/>
    <w:rsid w:val="00837C8E"/>
    <w:rsid w:val="00846B52"/>
    <w:rsid w:val="00852FD6"/>
    <w:rsid w:val="00854238"/>
    <w:rsid w:val="00862997"/>
    <w:rsid w:val="00865165"/>
    <w:rsid w:val="0086798F"/>
    <w:rsid w:val="008708FD"/>
    <w:rsid w:val="008759ED"/>
    <w:rsid w:val="008775D1"/>
    <w:rsid w:val="00880DAB"/>
    <w:rsid w:val="00881CB1"/>
    <w:rsid w:val="00896642"/>
    <w:rsid w:val="008A5078"/>
    <w:rsid w:val="008B7ADA"/>
    <w:rsid w:val="008C0291"/>
    <w:rsid w:val="008C0296"/>
    <w:rsid w:val="008C5347"/>
    <w:rsid w:val="008C7BE9"/>
    <w:rsid w:val="008D2560"/>
    <w:rsid w:val="008D383F"/>
    <w:rsid w:val="008D4013"/>
    <w:rsid w:val="008D68BB"/>
    <w:rsid w:val="008E1AE0"/>
    <w:rsid w:val="008E351F"/>
    <w:rsid w:val="008F152F"/>
    <w:rsid w:val="008F57D9"/>
    <w:rsid w:val="008F695A"/>
    <w:rsid w:val="00901DA3"/>
    <w:rsid w:val="009060AC"/>
    <w:rsid w:val="00922D9C"/>
    <w:rsid w:val="009259CD"/>
    <w:rsid w:val="009274A4"/>
    <w:rsid w:val="00941BA0"/>
    <w:rsid w:val="00942B28"/>
    <w:rsid w:val="009535DF"/>
    <w:rsid w:val="0095659D"/>
    <w:rsid w:val="009676B1"/>
    <w:rsid w:val="009721AF"/>
    <w:rsid w:val="009770A7"/>
    <w:rsid w:val="009778B8"/>
    <w:rsid w:val="00995153"/>
    <w:rsid w:val="00995610"/>
    <w:rsid w:val="009969E7"/>
    <w:rsid w:val="009A6AEB"/>
    <w:rsid w:val="009A6F24"/>
    <w:rsid w:val="009A7C04"/>
    <w:rsid w:val="009C0704"/>
    <w:rsid w:val="009C1005"/>
    <w:rsid w:val="009C1960"/>
    <w:rsid w:val="009C4E81"/>
    <w:rsid w:val="009C58B9"/>
    <w:rsid w:val="009C79AD"/>
    <w:rsid w:val="009D19E4"/>
    <w:rsid w:val="009D543E"/>
    <w:rsid w:val="009E0B70"/>
    <w:rsid w:val="009E13E4"/>
    <w:rsid w:val="009E1D7F"/>
    <w:rsid w:val="009E2348"/>
    <w:rsid w:val="009E3F80"/>
    <w:rsid w:val="009E723F"/>
    <w:rsid w:val="009F4EA2"/>
    <w:rsid w:val="009F5FFC"/>
    <w:rsid w:val="009F7CDF"/>
    <w:rsid w:val="00A006D7"/>
    <w:rsid w:val="00A10526"/>
    <w:rsid w:val="00A11629"/>
    <w:rsid w:val="00A12081"/>
    <w:rsid w:val="00A20730"/>
    <w:rsid w:val="00A2240E"/>
    <w:rsid w:val="00A23F18"/>
    <w:rsid w:val="00A2413C"/>
    <w:rsid w:val="00A25F4F"/>
    <w:rsid w:val="00A3221E"/>
    <w:rsid w:val="00A326F0"/>
    <w:rsid w:val="00A329C9"/>
    <w:rsid w:val="00A32AEE"/>
    <w:rsid w:val="00A342E2"/>
    <w:rsid w:val="00A35C5B"/>
    <w:rsid w:val="00A40CF5"/>
    <w:rsid w:val="00A4236C"/>
    <w:rsid w:val="00A43659"/>
    <w:rsid w:val="00A470A7"/>
    <w:rsid w:val="00A473CC"/>
    <w:rsid w:val="00A53CA8"/>
    <w:rsid w:val="00A62760"/>
    <w:rsid w:val="00A73E7D"/>
    <w:rsid w:val="00A80CA6"/>
    <w:rsid w:val="00A832D8"/>
    <w:rsid w:val="00A87239"/>
    <w:rsid w:val="00A87255"/>
    <w:rsid w:val="00A92A72"/>
    <w:rsid w:val="00A944A8"/>
    <w:rsid w:val="00A94542"/>
    <w:rsid w:val="00A94905"/>
    <w:rsid w:val="00AA0BA0"/>
    <w:rsid w:val="00AA4903"/>
    <w:rsid w:val="00AA4BDA"/>
    <w:rsid w:val="00AA6173"/>
    <w:rsid w:val="00AB12B4"/>
    <w:rsid w:val="00AB2FF6"/>
    <w:rsid w:val="00AC06BB"/>
    <w:rsid w:val="00AC1042"/>
    <w:rsid w:val="00AC1D61"/>
    <w:rsid w:val="00AC3ACC"/>
    <w:rsid w:val="00AC6C43"/>
    <w:rsid w:val="00AD2C77"/>
    <w:rsid w:val="00AD5CED"/>
    <w:rsid w:val="00AD7ECC"/>
    <w:rsid w:val="00AE108D"/>
    <w:rsid w:val="00AE12B3"/>
    <w:rsid w:val="00AE3754"/>
    <w:rsid w:val="00AE3FF9"/>
    <w:rsid w:val="00AE547B"/>
    <w:rsid w:val="00AF0A3F"/>
    <w:rsid w:val="00AF0B29"/>
    <w:rsid w:val="00AF2B0D"/>
    <w:rsid w:val="00AF2DD6"/>
    <w:rsid w:val="00AF2E4C"/>
    <w:rsid w:val="00AF33FA"/>
    <w:rsid w:val="00AF52EF"/>
    <w:rsid w:val="00B01D8B"/>
    <w:rsid w:val="00B0338D"/>
    <w:rsid w:val="00B04102"/>
    <w:rsid w:val="00B0682B"/>
    <w:rsid w:val="00B06B22"/>
    <w:rsid w:val="00B06F9F"/>
    <w:rsid w:val="00B13E76"/>
    <w:rsid w:val="00B17D99"/>
    <w:rsid w:val="00B2257D"/>
    <w:rsid w:val="00B23075"/>
    <w:rsid w:val="00B251ED"/>
    <w:rsid w:val="00B3038C"/>
    <w:rsid w:val="00B454CA"/>
    <w:rsid w:val="00B55871"/>
    <w:rsid w:val="00B55DC6"/>
    <w:rsid w:val="00B565EB"/>
    <w:rsid w:val="00B614B1"/>
    <w:rsid w:val="00B722F4"/>
    <w:rsid w:val="00B73DDC"/>
    <w:rsid w:val="00B74D02"/>
    <w:rsid w:val="00B807AF"/>
    <w:rsid w:val="00B85B0D"/>
    <w:rsid w:val="00B90349"/>
    <w:rsid w:val="00B962C7"/>
    <w:rsid w:val="00BA3236"/>
    <w:rsid w:val="00BA4C19"/>
    <w:rsid w:val="00BA63B4"/>
    <w:rsid w:val="00BC6C4C"/>
    <w:rsid w:val="00BC700B"/>
    <w:rsid w:val="00BD1C69"/>
    <w:rsid w:val="00BD664D"/>
    <w:rsid w:val="00BE027D"/>
    <w:rsid w:val="00BE2472"/>
    <w:rsid w:val="00BF1580"/>
    <w:rsid w:val="00BF1F9C"/>
    <w:rsid w:val="00BF34BD"/>
    <w:rsid w:val="00BF3DB8"/>
    <w:rsid w:val="00BF533F"/>
    <w:rsid w:val="00BF5AB7"/>
    <w:rsid w:val="00BF681E"/>
    <w:rsid w:val="00C11FEB"/>
    <w:rsid w:val="00C12F1C"/>
    <w:rsid w:val="00C22264"/>
    <w:rsid w:val="00C231D9"/>
    <w:rsid w:val="00C26FF1"/>
    <w:rsid w:val="00C27930"/>
    <w:rsid w:val="00C30A31"/>
    <w:rsid w:val="00C314CA"/>
    <w:rsid w:val="00C4409E"/>
    <w:rsid w:val="00C447CB"/>
    <w:rsid w:val="00C454A1"/>
    <w:rsid w:val="00C5461D"/>
    <w:rsid w:val="00C54B6B"/>
    <w:rsid w:val="00C5590C"/>
    <w:rsid w:val="00C55D01"/>
    <w:rsid w:val="00C57834"/>
    <w:rsid w:val="00C61E78"/>
    <w:rsid w:val="00C62639"/>
    <w:rsid w:val="00C62801"/>
    <w:rsid w:val="00C62D23"/>
    <w:rsid w:val="00C63A18"/>
    <w:rsid w:val="00C7294C"/>
    <w:rsid w:val="00C7721B"/>
    <w:rsid w:val="00C77E7D"/>
    <w:rsid w:val="00C80B64"/>
    <w:rsid w:val="00C825D9"/>
    <w:rsid w:val="00C835D7"/>
    <w:rsid w:val="00C840B8"/>
    <w:rsid w:val="00C87E68"/>
    <w:rsid w:val="00C91AAF"/>
    <w:rsid w:val="00C958D7"/>
    <w:rsid w:val="00CA10E9"/>
    <w:rsid w:val="00CA1496"/>
    <w:rsid w:val="00CA5DC4"/>
    <w:rsid w:val="00CA612B"/>
    <w:rsid w:val="00CB100F"/>
    <w:rsid w:val="00CB40FA"/>
    <w:rsid w:val="00CB47ED"/>
    <w:rsid w:val="00CB5BB7"/>
    <w:rsid w:val="00CC19EC"/>
    <w:rsid w:val="00CC1BE8"/>
    <w:rsid w:val="00CC224A"/>
    <w:rsid w:val="00CC4F9B"/>
    <w:rsid w:val="00CD02C0"/>
    <w:rsid w:val="00CD3037"/>
    <w:rsid w:val="00CD681D"/>
    <w:rsid w:val="00CD749C"/>
    <w:rsid w:val="00CE0378"/>
    <w:rsid w:val="00CF48D9"/>
    <w:rsid w:val="00CF740D"/>
    <w:rsid w:val="00D01067"/>
    <w:rsid w:val="00D06AFD"/>
    <w:rsid w:val="00D07B4C"/>
    <w:rsid w:val="00D10F52"/>
    <w:rsid w:val="00D115B7"/>
    <w:rsid w:val="00D11D7E"/>
    <w:rsid w:val="00D1240B"/>
    <w:rsid w:val="00D16ADE"/>
    <w:rsid w:val="00D17E3F"/>
    <w:rsid w:val="00D20260"/>
    <w:rsid w:val="00D2528A"/>
    <w:rsid w:val="00D32102"/>
    <w:rsid w:val="00D51456"/>
    <w:rsid w:val="00D5377A"/>
    <w:rsid w:val="00D61055"/>
    <w:rsid w:val="00D6322B"/>
    <w:rsid w:val="00D63E31"/>
    <w:rsid w:val="00D66CD5"/>
    <w:rsid w:val="00D679FB"/>
    <w:rsid w:val="00D71C32"/>
    <w:rsid w:val="00D75F35"/>
    <w:rsid w:val="00D77681"/>
    <w:rsid w:val="00D834C1"/>
    <w:rsid w:val="00D865A8"/>
    <w:rsid w:val="00D87041"/>
    <w:rsid w:val="00D8797F"/>
    <w:rsid w:val="00D91542"/>
    <w:rsid w:val="00D93040"/>
    <w:rsid w:val="00DA04D2"/>
    <w:rsid w:val="00DB04BB"/>
    <w:rsid w:val="00DB2204"/>
    <w:rsid w:val="00DB2CF1"/>
    <w:rsid w:val="00DB3704"/>
    <w:rsid w:val="00DC2D4F"/>
    <w:rsid w:val="00DC300E"/>
    <w:rsid w:val="00DC4A58"/>
    <w:rsid w:val="00DC5920"/>
    <w:rsid w:val="00DD15FD"/>
    <w:rsid w:val="00DD223A"/>
    <w:rsid w:val="00DD593D"/>
    <w:rsid w:val="00DD609E"/>
    <w:rsid w:val="00DE0EF6"/>
    <w:rsid w:val="00DE41F1"/>
    <w:rsid w:val="00DE6C5C"/>
    <w:rsid w:val="00DE79D1"/>
    <w:rsid w:val="00DF1505"/>
    <w:rsid w:val="00DF3719"/>
    <w:rsid w:val="00E028A4"/>
    <w:rsid w:val="00E05C6A"/>
    <w:rsid w:val="00E05E73"/>
    <w:rsid w:val="00E119C7"/>
    <w:rsid w:val="00E12E32"/>
    <w:rsid w:val="00E13F2C"/>
    <w:rsid w:val="00E16B79"/>
    <w:rsid w:val="00E16F12"/>
    <w:rsid w:val="00E206D8"/>
    <w:rsid w:val="00E245C7"/>
    <w:rsid w:val="00E24BFE"/>
    <w:rsid w:val="00E25BBC"/>
    <w:rsid w:val="00E27040"/>
    <w:rsid w:val="00E3019B"/>
    <w:rsid w:val="00E307EE"/>
    <w:rsid w:val="00E30917"/>
    <w:rsid w:val="00E33A22"/>
    <w:rsid w:val="00E35D69"/>
    <w:rsid w:val="00E376DF"/>
    <w:rsid w:val="00E43D5A"/>
    <w:rsid w:val="00E44403"/>
    <w:rsid w:val="00E448B4"/>
    <w:rsid w:val="00E44ECF"/>
    <w:rsid w:val="00E547CB"/>
    <w:rsid w:val="00E54F2F"/>
    <w:rsid w:val="00E558DE"/>
    <w:rsid w:val="00E638E4"/>
    <w:rsid w:val="00E65BCF"/>
    <w:rsid w:val="00E66F86"/>
    <w:rsid w:val="00E67094"/>
    <w:rsid w:val="00E73319"/>
    <w:rsid w:val="00E82FB2"/>
    <w:rsid w:val="00E83142"/>
    <w:rsid w:val="00E87101"/>
    <w:rsid w:val="00E87A23"/>
    <w:rsid w:val="00E915B2"/>
    <w:rsid w:val="00E92F63"/>
    <w:rsid w:val="00E96E93"/>
    <w:rsid w:val="00EB2535"/>
    <w:rsid w:val="00EB597B"/>
    <w:rsid w:val="00ED1474"/>
    <w:rsid w:val="00ED6AF1"/>
    <w:rsid w:val="00ED7098"/>
    <w:rsid w:val="00ED7429"/>
    <w:rsid w:val="00EE1CC6"/>
    <w:rsid w:val="00EE3CB9"/>
    <w:rsid w:val="00EE4858"/>
    <w:rsid w:val="00EE4A1A"/>
    <w:rsid w:val="00EF1D0D"/>
    <w:rsid w:val="00EF6442"/>
    <w:rsid w:val="00EF6E7D"/>
    <w:rsid w:val="00F02E03"/>
    <w:rsid w:val="00F03AA4"/>
    <w:rsid w:val="00F045F0"/>
    <w:rsid w:val="00F14C0B"/>
    <w:rsid w:val="00F172FB"/>
    <w:rsid w:val="00F17B6A"/>
    <w:rsid w:val="00F2038C"/>
    <w:rsid w:val="00F205F6"/>
    <w:rsid w:val="00F22ED1"/>
    <w:rsid w:val="00F252F0"/>
    <w:rsid w:val="00F25CA4"/>
    <w:rsid w:val="00F260F8"/>
    <w:rsid w:val="00F26E2A"/>
    <w:rsid w:val="00F475B7"/>
    <w:rsid w:val="00F50402"/>
    <w:rsid w:val="00F62F0D"/>
    <w:rsid w:val="00F66499"/>
    <w:rsid w:val="00F7094B"/>
    <w:rsid w:val="00F73EF2"/>
    <w:rsid w:val="00F76D5D"/>
    <w:rsid w:val="00F77A40"/>
    <w:rsid w:val="00F8041E"/>
    <w:rsid w:val="00F83D04"/>
    <w:rsid w:val="00F83E93"/>
    <w:rsid w:val="00F84376"/>
    <w:rsid w:val="00F863B5"/>
    <w:rsid w:val="00F916C2"/>
    <w:rsid w:val="00F96FEF"/>
    <w:rsid w:val="00F97AE2"/>
    <w:rsid w:val="00FA57BF"/>
    <w:rsid w:val="00FA59BC"/>
    <w:rsid w:val="00FB08B2"/>
    <w:rsid w:val="00FC04EE"/>
    <w:rsid w:val="00FC2628"/>
    <w:rsid w:val="00FC4FBE"/>
    <w:rsid w:val="00FC6EAC"/>
    <w:rsid w:val="00FD360B"/>
    <w:rsid w:val="00FD383C"/>
    <w:rsid w:val="00FD74B3"/>
    <w:rsid w:val="00FE0CBE"/>
    <w:rsid w:val="00FE3634"/>
    <w:rsid w:val="00FE3DE8"/>
    <w:rsid w:val="00FE474C"/>
    <w:rsid w:val="00FE4F33"/>
    <w:rsid w:val="00FE5D8B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A91F6"/>
  <w15:chartTrackingRefBased/>
  <w15:docId w15:val="{59F13998-1E26-4DEF-8102-14D3931C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a">
    <w:name w:val="Normal"/>
    <w:qFormat/>
    <w:rsid w:val="009E13E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a"/>
    <w:next w:val="affa"/>
    <w:qFormat/>
    <w:rsid w:val="005175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ffa"/>
    <w:next w:val="affa"/>
    <w:qFormat/>
    <w:rsid w:val="005175B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ffa"/>
    <w:next w:val="affa"/>
    <w:qFormat/>
    <w:rsid w:val="005175B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ffa"/>
    <w:next w:val="affa"/>
    <w:qFormat/>
    <w:rsid w:val="005175B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ffa"/>
    <w:next w:val="affa"/>
    <w:qFormat/>
    <w:rsid w:val="005175B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a"/>
    <w:next w:val="affa"/>
    <w:qFormat/>
    <w:rsid w:val="005175B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fa"/>
    <w:next w:val="affa"/>
    <w:qFormat/>
    <w:rsid w:val="005175B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fa"/>
    <w:next w:val="affa"/>
    <w:qFormat/>
    <w:rsid w:val="005175B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fa"/>
    <w:next w:val="affa"/>
    <w:qFormat/>
    <w:rsid w:val="005175BF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fb">
    <w:name w:val="Default Paragraph Font"/>
    <w:uiPriority w:val="1"/>
    <w:semiHidden/>
    <w:unhideWhenUsed/>
  </w:style>
  <w:style w:type="table" w:default="1" w:styleId="af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d">
    <w:name w:val="No List"/>
    <w:uiPriority w:val="99"/>
    <w:semiHidden/>
    <w:unhideWhenUsed/>
  </w:style>
  <w:style w:type="character" w:styleId="HTML">
    <w:name w:val="HTML Code"/>
    <w:basedOn w:val="affb"/>
    <w:semiHidden/>
    <w:rPr>
      <w:rFonts w:ascii="Courier New" w:hAnsi="Courier New"/>
      <w:sz w:val="20"/>
      <w:szCs w:val="20"/>
    </w:rPr>
  </w:style>
  <w:style w:type="character" w:styleId="HTML0">
    <w:name w:val="HTML Variable"/>
    <w:basedOn w:val="affb"/>
    <w:semiHidden/>
    <w:rPr>
      <w:i/>
      <w:iCs/>
    </w:rPr>
  </w:style>
  <w:style w:type="character" w:styleId="HTML1">
    <w:name w:val="HTML Typewriter"/>
    <w:basedOn w:val="affb"/>
    <w:semiHidden/>
    <w:rPr>
      <w:rFonts w:ascii="Courier New" w:hAnsi="Courier New"/>
      <w:sz w:val="20"/>
      <w:szCs w:val="20"/>
    </w:rPr>
  </w:style>
  <w:style w:type="paragraph" w:styleId="HTML2">
    <w:name w:val="HTML Address"/>
    <w:basedOn w:val="affa"/>
    <w:semiHidden/>
    <w:rPr>
      <w:i/>
      <w:iCs/>
    </w:rPr>
  </w:style>
  <w:style w:type="character" w:styleId="HTML3">
    <w:name w:val="HTML Definition"/>
    <w:basedOn w:val="affb"/>
    <w:semiHidden/>
    <w:rPr>
      <w:i/>
      <w:iCs/>
    </w:rPr>
  </w:style>
  <w:style w:type="character" w:styleId="HTML4">
    <w:name w:val="HTML Keyboard"/>
    <w:basedOn w:val="affb"/>
    <w:semiHidden/>
    <w:rPr>
      <w:rFonts w:ascii="Courier New" w:hAnsi="Courier New"/>
      <w:sz w:val="20"/>
      <w:szCs w:val="20"/>
    </w:rPr>
  </w:style>
  <w:style w:type="character" w:styleId="HTML5">
    <w:name w:val="HTML Acronym"/>
    <w:basedOn w:val="affb"/>
    <w:semiHidden/>
  </w:style>
  <w:style w:type="character" w:styleId="HTML6">
    <w:name w:val="HTML Sample"/>
    <w:basedOn w:val="affb"/>
    <w:semiHidden/>
    <w:rPr>
      <w:rFonts w:ascii="Courier New" w:hAnsi="Courier New"/>
    </w:rPr>
  </w:style>
  <w:style w:type="paragraph" w:styleId="HTML7">
    <w:name w:val="HTML Preformatted"/>
    <w:basedOn w:val="affa"/>
    <w:semiHidden/>
    <w:rPr>
      <w:rFonts w:ascii="Courier New" w:hAnsi="Courier New" w:cs="Courier New"/>
      <w:sz w:val="20"/>
      <w:szCs w:val="20"/>
    </w:rPr>
  </w:style>
  <w:style w:type="character" w:styleId="HTML8">
    <w:name w:val="HTML Cite"/>
    <w:basedOn w:val="affb"/>
    <w:semiHidden/>
    <w:rPr>
      <w:i/>
      <w:iCs/>
    </w:rPr>
  </w:style>
  <w:style w:type="paragraph" w:styleId="affe">
    <w:name w:val="Title"/>
    <w:basedOn w:val="affa"/>
    <w:qFormat/>
    <w:rsid w:val="005175BF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B">
    <w:name w:val="标准标志HB"/>
    <w:next w:val="affa"/>
    <w:rsid w:val="00681844"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GB">
    <w:name w:val="标准称谓GB"/>
    <w:next w:val="affa"/>
    <w:qFormat/>
    <w:rsid w:val="00CA612B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w w:val="135"/>
      <w:sz w:val="52"/>
    </w:rPr>
  </w:style>
  <w:style w:type="paragraph" w:customStyle="1" w:styleId="afff">
    <w:name w:val="标准书脚_偶数页"/>
    <w:pPr>
      <w:spacing w:before="120"/>
    </w:pPr>
    <w:rPr>
      <w:sz w:val="18"/>
    </w:rPr>
  </w:style>
  <w:style w:type="paragraph" w:customStyle="1" w:styleId="afff0">
    <w:name w:val="标准书脚_奇数页"/>
    <w:pPr>
      <w:spacing w:before="120"/>
      <w:jc w:val="right"/>
    </w:pPr>
    <w:rPr>
      <w:sz w:val="18"/>
    </w:rPr>
  </w:style>
  <w:style w:type="paragraph" w:customStyle="1" w:styleId="afff1">
    <w:name w:val="标准书眉_奇数页"/>
    <w:next w:val="affa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f2">
    <w:name w:val="标准书眉_偶数页"/>
    <w:basedOn w:val="afff1"/>
    <w:next w:val="affa"/>
    <w:pPr>
      <w:jc w:val="left"/>
    </w:pPr>
  </w:style>
  <w:style w:type="paragraph" w:customStyle="1" w:styleId="afff3">
    <w:name w:val="标准书眉一"/>
    <w:pPr>
      <w:jc w:val="both"/>
    </w:pPr>
  </w:style>
  <w:style w:type="paragraph" w:customStyle="1" w:styleId="afff4">
    <w:name w:val="前言、引言标题"/>
    <w:next w:val="affa"/>
    <w:rsid w:val="00AF2DD6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5">
    <w:name w:val="参考文献、索引标题"/>
    <w:basedOn w:val="afff4"/>
    <w:next w:val="affa"/>
    <w:pPr>
      <w:spacing w:after="200"/>
    </w:pPr>
    <w:rPr>
      <w:sz w:val="21"/>
    </w:rPr>
  </w:style>
  <w:style w:type="character" w:styleId="afff6">
    <w:name w:val="Hyperlink"/>
    <w:uiPriority w:val="99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f7">
    <w:name w:val="段"/>
    <w:link w:val="Char"/>
    <w:qFormat/>
    <w:pPr>
      <w:ind w:firstLineChars="200" w:firstLine="200"/>
      <w:jc w:val="both"/>
    </w:pPr>
    <w:rPr>
      <w:rFonts w:ascii="宋体"/>
      <w:noProof/>
      <w:sz w:val="21"/>
    </w:rPr>
  </w:style>
  <w:style w:type="paragraph" w:customStyle="1" w:styleId="a6">
    <w:name w:val="章标题"/>
    <w:next w:val="afff7"/>
    <w:qFormat/>
    <w:rsid w:val="002C6C4A"/>
    <w:pPr>
      <w:numPr>
        <w:numId w:val="9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7">
    <w:name w:val="一级条标题"/>
    <w:next w:val="afff7"/>
    <w:link w:val="Char0"/>
    <w:qFormat/>
    <w:rsid w:val="002C6C4A"/>
    <w:pPr>
      <w:numPr>
        <w:ilvl w:val="1"/>
        <w:numId w:val="7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8">
    <w:name w:val="二级条标题"/>
    <w:basedOn w:val="a7"/>
    <w:next w:val="afff7"/>
    <w:link w:val="Char1"/>
    <w:qFormat/>
    <w:rsid w:val="002C6C4A"/>
    <w:pPr>
      <w:numPr>
        <w:ilvl w:val="2"/>
      </w:numPr>
      <w:spacing w:before="50" w:after="50"/>
      <w:outlineLvl w:val="9"/>
    </w:pPr>
  </w:style>
  <w:style w:type="character" w:customStyle="1" w:styleId="10">
    <w:name w:val="发布_1"/>
    <w:basedOn w:val="affb"/>
    <w:rPr>
      <w:rFonts w:ascii="黑体" w:eastAsia="黑体"/>
      <w:spacing w:val="22"/>
      <w:w w:val="100"/>
      <w:position w:val="3"/>
      <w:sz w:val="28"/>
    </w:rPr>
  </w:style>
  <w:style w:type="paragraph" w:customStyle="1" w:styleId="GB0">
    <w:name w:val="发布部门GB"/>
    <w:next w:val="afff7"/>
    <w:rsid w:val="00E73319"/>
    <w:pPr>
      <w:spacing w:line="360" w:lineRule="exact"/>
      <w:jc w:val="center"/>
    </w:pPr>
    <w:rPr>
      <w:rFonts w:ascii="宋体"/>
      <w:b/>
      <w:sz w:val="36"/>
    </w:rPr>
  </w:style>
  <w:style w:type="paragraph" w:customStyle="1" w:styleId="afff8">
    <w:name w:val="发布日期"/>
    <w:rsid w:val="007E3F4F"/>
    <w:rPr>
      <w:rFonts w:ascii="黑体" w:eastAsia="黑体" w:hAnsi="黑体"/>
      <w:sz w:val="28"/>
    </w:rPr>
  </w:style>
  <w:style w:type="paragraph" w:customStyle="1" w:styleId="11">
    <w:name w:val="封面标准号1"/>
    <w:rsid w:val="00C231D9"/>
    <w:pPr>
      <w:widowControl w:val="0"/>
      <w:kinsoku w:val="0"/>
      <w:overflowPunct w:val="0"/>
      <w:autoSpaceDE w:val="0"/>
      <w:autoSpaceDN w:val="0"/>
      <w:spacing w:line="360" w:lineRule="exact"/>
      <w:jc w:val="right"/>
      <w:textAlignment w:val="center"/>
    </w:pPr>
    <w:rPr>
      <w:rFonts w:ascii="黑体" w:eastAsia="黑体"/>
      <w:sz w:val="28"/>
    </w:rPr>
  </w:style>
  <w:style w:type="paragraph" w:customStyle="1" w:styleId="22">
    <w:name w:val="封面标准号2"/>
    <w:basedOn w:val="11"/>
    <w:rsid w:val="003A4F7B"/>
    <w:pPr>
      <w:adjustRightInd w:val="0"/>
      <w:spacing w:before="357" w:line="280" w:lineRule="exact"/>
    </w:pPr>
  </w:style>
  <w:style w:type="paragraph" w:customStyle="1" w:styleId="afff9">
    <w:name w:val="封面标准代替信息"/>
    <w:basedOn w:val="22"/>
    <w:qFormat/>
    <w:rsid w:val="006D12A2"/>
    <w:pPr>
      <w:spacing w:before="0" w:line="360" w:lineRule="exact"/>
    </w:pPr>
    <w:rPr>
      <w:rFonts w:hAnsi="黑体"/>
      <w:sz w:val="21"/>
    </w:rPr>
  </w:style>
  <w:style w:type="paragraph" w:customStyle="1" w:styleId="afffa">
    <w:name w:val="封面标准名称"/>
    <w:rsid w:val="003A4F7B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b">
    <w:name w:val="封面标准文稿编辑信息"/>
    <w:rsid w:val="003A4F7B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c">
    <w:name w:val="封面标准文稿类别"/>
    <w:rsid w:val="003A4F7B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d">
    <w:name w:val="封面标准英文名称"/>
    <w:rsid w:val="005D5966"/>
    <w:pPr>
      <w:widowControl w:val="0"/>
      <w:spacing w:before="330" w:line="400" w:lineRule="exact"/>
      <w:jc w:val="center"/>
    </w:pPr>
    <w:rPr>
      <w:rFonts w:ascii="黑体" w:eastAsia="黑体"/>
      <w:sz w:val="28"/>
    </w:rPr>
  </w:style>
  <w:style w:type="paragraph" w:customStyle="1" w:styleId="afffe">
    <w:name w:val="封面一致性程度标识"/>
    <w:qFormat/>
    <w:rsid w:val="00AA4903"/>
    <w:pPr>
      <w:spacing w:before="680" w:line="400" w:lineRule="exact"/>
      <w:jc w:val="center"/>
    </w:pPr>
    <w:rPr>
      <w:rFonts w:ascii="黑体" w:eastAsia="黑体" w:hAnsi="黑体"/>
      <w:sz w:val="28"/>
    </w:rPr>
  </w:style>
  <w:style w:type="paragraph" w:customStyle="1" w:styleId="affff">
    <w:name w:val="封面正文"/>
    <w:pPr>
      <w:jc w:val="both"/>
    </w:pPr>
  </w:style>
  <w:style w:type="paragraph" w:customStyle="1" w:styleId="af9">
    <w:name w:val="附录标识"/>
    <w:basedOn w:val="affa"/>
    <w:next w:val="affa"/>
    <w:rsid w:val="00C7294C"/>
    <w:pPr>
      <w:keepNext/>
      <w:widowControl/>
      <w:numPr>
        <w:numId w:val="8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7">
    <w:name w:val="附录表标题"/>
    <w:basedOn w:val="affa"/>
    <w:next w:val="affa"/>
    <w:rsid w:val="004826C9"/>
    <w:pPr>
      <w:numPr>
        <w:ilvl w:val="1"/>
        <w:numId w:val="16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fa">
    <w:name w:val="附录章标题"/>
    <w:next w:val="afff7"/>
    <w:rsid w:val="00466FF2"/>
    <w:pPr>
      <w:numPr>
        <w:ilvl w:val="1"/>
        <w:numId w:val="8"/>
      </w:numPr>
      <w:wordWrap w:val="0"/>
      <w:overflowPunct w:val="0"/>
      <w:autoSpaceDE w:val="0"/>
      <w:spacing w:beforeLines="50" w:before="50" w:afterLines="50" w:after="50"/>
      <w:jc w:val="both"/>
      <w:textAlignment w:val="baseline"/>
    </w:pPr>
    <w:rPr>
      <w:rFonts w:ascii="黑体" w:eastAsia="黑体"/>
      <w:kern w:val="21"/>
      <w:sz w:val="21"/>
    </w:rPr>
  </w:style>
  <w:style w:type="paragraph" w:customStyle="1" w:styleId="afb">
    <w:name w:val="附录一级条标题"/>
    <w:basedOn w:val="afa"/>
    <w:next w:val="afff7"/>
    <w:rsid w:val="00C7294C"/>
    <w:pPr>
      <w:numPr>
        <w:ilvl w:val="2"/>
      </w:numPr>
      <w:autoSpaceDN w:val="0"/>
    </w:pPr>
  </w:style>
  <w:style w:type="paragraph" w:customStyle="1" w:styleId="afc">
    <w:name w:val="附录二级条标题"/>
    <w:basedOn w:val="affa"/>
    <w:next w:val="afff7"/>
    <w:rsid w:val="00C7294C"/>
    <w:pPr>
      <w:widowControl/>
      <w:numPr>
        <w:ilvl w:val="3"/>
        <w:numId w:val="8"/>
      </w:numPr>
      <w:wordWrap w:val="0"/>
      <w:overflowPunct w:val="0"/>
      <w:autoSpaceDE w:val="0"/>
      <w:autoSpaceDN w:val="0"/>
      <w:spacing w:beforeLines="50" w:before="50" w:afterLines="50" w:after="50"/>
      <w:textAlignment w:val="baseline"/>
    </w:pPr>
    <w:rPr>
      <w:rFonts w:ascii="黑体" w:eastAsia="黑体"/>
      <w:kern w:val="21"/>
      <w:szCs w:val="20"/>
    </w:rPr>
  </w:style>
  <w:style w:type="paragraph" w:customStyle="1" w:styleId="afd">
    <w:name w:val="附录三级条标题"/>
    <w:basedOn w:val="afc"/>
    <w:next w:val="afff7"/>
    <w:rsid w:val="00C7294C"/>
    <w:pPr>
      <w:numPr>
        <w:ilvl w:val="4"/>
      </w:numPr>
    </w:pPr>
  </w:style>
  <w:style w:type="paragraph" w:customStyle="1" w:styleId="afe">
    <w:name w:val="附录四级条标题"/>
    <w:basedOn w:val="afd"/>
    <w:next w:val="afff7"/>
    <w:rsid w:val="00C7294C"/>
    <w:pPr>
      <w:numPr>
        <w:ilvl w:val="5"/>
      </w:numPr>
    </w:pPr>
  </w:style>
  <w:style w:type="paragraph" w:customStyle="1" w:styleId="ae">
    <w:name w:val="附录图标题"/>
    <w:basedOn w:val="affa"/>
    <w:next w:val="affa"/>
    <w:rsid w:val="004826C9"/>
    <w:pPr>
      <w:numPr>
        <w:ilvl w:val="1"/>
        <w:numId w:val="17"/>
      </w:numPr>
      <w:spacing w:beforeLines="50" w:before="50" w:afterLines="50" w:after="50"/>
      <w:jc w:val="center"/>
    </w:pPr>
    <w:rPr>
      <w:rFonts w:ascii="黑体" w:eastAsia="黑体"/>
      <w:szCs w:val="21"/>
    </w:rPr>
  </w:style>
  <w:style w:type="paragraph" w:customStyle="1" w:styleId="aff">
    <w:name w:val="附录五级条标题"/>
    <w:basedOn w:val="afe"/>
    <w:next w:val="afff7"/>
    <w:rsid w:val="00C7294C"/>
    <w:pPr>
      <w:numPr>
        <w:ilvl w:val="6"/>
      </w:numPr>
      <w:outlineLvl w:val="6"/>
    </w:pPr>
  </w:style>
  <w:style w:type="character" w:customStyle="1" w:styleId="affff0">
    <w:name w:val="个人答复风格"/>
    <w:basedOn w:val="affb"/>
    <w:rPr>
      <w:rFonts w:ascii="Arial" w:eastAsia="宋体" w:hAnsi="Arial" w:cs="Arial"/>
      <w:color w:val="auto"/>
      <w:sz w:val="20"/>
    </w:rPr>
  </w:style>
  <w:style w:type="character" w:customStyle="1" w:styleId="affff1">
    <w:name w:val="个人撰写风格"/>
    <w:basedOn w:val="affb"/>
    <w:rPr>
      <w:rFonts w:ascii="Arial" w:eastAsia="宋体" w:hAnsi="Arial" w:cs="Arial"/>
      <w:color w:val="auto"/>
      <w:sz w:val="20"/>
    </w:rPr>
  </w:style>
  <w:style w:type="paragraph" w:styleId="affff2">
    <w:name w:val="footnote text"/>
    <w:basedOn w:val="affa"/>
    <w:semiHidden/>
    <w:pPr>
      <w:snapToGrid w:val="0"/>
      <w:ind w:leftChars="200" w:left="400" w:hangingChars="200" w:hanging="200"/>
      <w:jc w:val="left"/>
    </w:pPr>
    <w:rPr>
      <w:sz w:val="18"/>
      <w:szCs w:val="18"/>
    </w:rPr>
  </w:style>
  <w:style w:type="character" w:styleId="affff3">
    <w:name w:val="footnote reference"/>
    <w:basedOn w:val="affb"/>
    <w:semiHidden/>
    <w:rPr>
      <w:vertAlign w:val="superscript"/>
    </w:rPr>
  </w:style>
  <w:style w:type="paragraph" w:customStyle="1" w:styleId="aff9">
    <w:name w:val="列项——"/>
    <w:qFormat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ffff4">
    <w:name w:val="目次、标准名称标题"/>
    <w:basedOn w:val="afff4"/>
    <w:next w:val="afff7"/>
    <w:pPr>
      <w:spacing w:line="460" w:lineRule="exact"/>
      <w:outlineLvl w:val="9"/>
    </w:pPr>
  </w:style>
  <w:style w:type="paragraph" w:customStyle="1" w:styleId="affff5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uiPriority w:val="39"/>
    <w:rsid w:val="00DF3719"/>
    <w:pPr>
      <w:spacing w:beforeLines="25" w:before="25" w:afterLines="25" w:after="25"/>
      <w:jc w:val="both"/>
    </w:pPr>
    <w:rPr>
      <w:rFonts w:ascii="宋体"/>
      <w:sz w:val="21"/>
    </w:rPr>
  </w:style>
  <w:style w:type="paragraph" w:styleId="TOC2">
    <w:name w:val="toc 2"/>
    <w:basedOn w:val="TOC1"/>
    <w:uiPriority w:val="39"/>
    <w:rPr>
      <w:noProof/>
    </w:rPr>
  </w:style>
  <w:style w:type="paragraph" w:styleId="TOC3">
    <w:name w:val="toc 3"/>
    <w:basedOn w:val="TOC2"/>
    <w:uiPriority w:val="39"/>
    <w:rsid w:val="00DF3719"/>
    <w:pPr>
      <w:ind w:leftChars="100" w:left="100"/>
    </w:pPr>
  </w:style>
  <w:style w:type="paragraph" w:styleId="TOC4">
    <w:name w:val="toc 4"/>
    <w:basedOn w:val="TOC3"/>
    <w:semiHidden/>
    <w:rsid w:val="00DF3719"/>
    <w:pPr>
      <w:ind w:leftChars="200" w:left="200"/>
    </w:pPr>
  </w:style>
  <w:style w:type="paragraph" w:styleId="TOC5">
    <w:name w:val="toc 5"/>
    <w:basedOn w:val="TOC4"/>
    <w:semiHidden/>
    <w:rsid w:val="00DF3719"/>
    <w:pPr>
      <w:ind w:leftChars="300" w:left="300"/>
    </w:pPr>
  </w:style>
  <w:style w:type="paragraph" w:styleId="TOC6">
    <w:name w:val="toc 6"/>
    <w:basedOn w:val="TOC5"/>
    <w:semiHidden/>
    <w:rsid w:val="00DF3719"/>
    <w:pPr>
      <w:ind w:leftChars="400" w:left="400"/>
    </w:pPr>
  </w:style>
  <w:style w:type="paragraph" w:styleId="TOC7">
    <w:name w:val="toc 7"/>
    <w:basedOn w:val="TOC6"/>
    <w:semiHidden/>
    <w:rsid w:val="00DF3719"/>
    <w:pPr>
      <w:ind w:leftChars="500" w:left="500"/>
    </w:pPr>
  </w:style>
  <w:style w:type="paragraph" w:styleId="TOC8">
    <w:name w:val="toc 8"/>
    <w:basedOn w:val="TOC7"/>
    <w:semiHidden/>
  </w:style>
  <w:style w:type="paragraph" w:styleId="TOC9">
    <w:name w:val="toc 9"/>
    <w:basedOn w:val="TOC8"/>
    <w:semiHidden/>
  </w:style>
  <w:style w:type="paragraph" w:customStyle="1" w:styleId="affff6">
    <w:name w:val="其他标准称谓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7">
    <w:name w:val="其他发布部门"/>
    <w:basedOn w:val="GB0"/>
    <w:pPr>
      <w:framePr w:wrap="around" w:hAnchor="text"/>
      <w:spacing w:line="0" w:lineRule="atLeast"/>
    </w:pPr>
    <w:rPr>
      <w:rFonts w:ascii="黑体" w:eastAsia="黑体"/>
      <w:b w:val="0"/>
    </w:rPr>
  </w:style>
  <w:style w:type="paragraph" w:customStyle="1" w:styleId="a9">
    <w:name w:val="三级条标题"/>
    <w:basedOn w:val="a8"/>
    <w:next w:val="afff7"/>
    <w:qFormat/>
    <w:rsid w:val="00227E52"/>
    <w:pPr>
      <w:numPr>
        <w:ilvl w:val="3"/>
      </w:numPr>
    </w:pPr>
  </w:style>
  <w:style w:type="paragraph" w:customStyle="1" w:styleId="affff8">
    <w:name w:val="实施日期"/>
    <w:basedOn w:val="afff8"/>
    <w:rsid w:val="007E3F4F"/>
    <w:pPr>
      <w:jc w:val="right"/>
    </w:pPr>
  </w:style>
  <w:style w:type="paragraph" w:customStyle="1" w:styleId="a4">
    <w:name w:val="示例"/>
    <w:next w:val="affff9"/>
    <w:qFormat/>
    <w:rsid w:val="00A470A7"/>
    <w:pPr>
      <w:widowControl w:val="0"/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2">
    <w:name w:val="数字编号列项（二级）"/>
    <w:rsid w:val="00172236"/>
    <w:pPr>
      <w:numPr>
        <w:ilvl w:val="1"/>
        <w:numId w:val="6"/>
      </w:numPr>
      <w:jc w:val="both"/>
    </w:pPr>
    <w:rPr>
      <w:rFonts w:ascii="宋体"/>
      <w:sz w:val="21"/>
    </w:rPr>
  </w:style>
  <w:style w:type="paragraph" w:customStyle="1" w:styleId="aa">
    <w:name w:val="四级条标题"/>
    <w:basedOn w:val="a9"/>
    <w:next w:val="afff7"/>
    <w:qFormat/>
    <w:rsid w:val="002C6C4A"/>
    <w:pPr>
      <w:numPr>
        <w:ilvl w:val="4"/>
      </w:numPr>
    </w:pPr>
  </w:style>
  <w:style w:type="paragraph" w:customStyle="1" w:styleId="af5">
    <w:name w:val="条文脚注"/>
    <w:basedOn w:val="affff2"/>
    <w:link w:val="Char2"/>
    <w:rsid w:val="001D5AA4"/>
    <w:pPr>
      <w:numPr>
        <w:numId w:val="10"/>
      </w:numPr>
      <w:ind w:firstLineChars="0" w:firstLine="0"/>
      <w:jc w:val="both"/>
    </w:pPr>
    <w:rPr>
      <w:rFonts w:ascii="宋体"/>
    </w:rPr>
  </w:style>
  <w:style w:type="paragraph" w:customStyle="1" w:styleId="affffa">
    <w:name w:val="图表脚注"/>
    <w:next w:val="afff7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b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c">
    <w:name w:val="无标题条"/>
    <w:next w:val="afff7"/>
    <w:pPr>
      <w:jc w:val="both"/>
    </w:pPr>
    <w:rPr>
      <w:sz w:val="21"/>
    </w:rPr>
  </w:style>
  <w:style w:type="paragraph" w:customStyle="1" w:styleId="ab">
    <w:name w:val="五级条标题"/>
    <w:basedOn w:val="aa"/>
    <w:next w:val="afff7"/>
    <w:qFormat/>
    <w:rsid w:val="002C6C4A"/>
    <w:pPr>
      <w:numPr>
        <w:ilvl w:val="5"/>
      </w:numPr>
    </w:pPr>
  </w:style>
  <w:style w:type="paragraph" w:styleId="affffd">
    <w:name w:val="footer"/>
    <w:basedOn w:val="affa"/>
    <w:semiHidden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e">
    <w:name w:val="page number"/>
    <w:basedOn w:val="affb"/>
    <w:semiHidden/>
    <w:rPr>
      <w:rFonts w:ascii="Times New Roman" w:eastAsia="宋体" w:hAnsi="Times New Roman"/>
      <w:sz w:val="18"/>
    </w:rPr>
  </w:style>
  <w:style w:type="paragraph" w:styleId="afffff">
    <w:name w:val="header"/>
    <w:basedOn w:val="aff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2">
    <w:name w:val="正文表标题"/>
    <w:next w:val="afff7"/>
    <w:qFormat/>
    <w:rsid w:val="002E5F3F"/>
    <w:pPr>
      <w:numPr>
        <w:ilvl w:val="1"/>
        <w:numId w:val="4"/>
      </w:num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  <w:szCs w:val="21"/>
    </w:rPr>
  </w:style>
  <w:style w:type="paragraph" w:customStyle="1" w:styleId="af4">
    <w:name w:val="正文图标题"/>
    <w:basedOn w:val="a2"/>
    <w:next w:val="afff7"/>
    <w:qFormat/>
    <w:pPr>
      <w:numPr>
        <w:ilvl w:val="0"/>
        <w:numId w:val="5"/>
      </w:numPr>
      <w:tabs>
        <w:tab w:val="clear" w:pos="360"/>
      </w:tabs>
    </w:pPr>
  </w:style>
  <w:style w:type="paragraph" w:customStyle="1" w:styleId="aff0">
    <w:name w:val="注："/>
    <w:next w:val="affa"/>
    <w:rsid w:val="00E30917"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1">
    <w:name w:val="注×："/>
    <w:qFormat/>
    <w:rsid w:val="00E30917"/>
    <w:pPr>
      <w:widowControl w:val="0"/>
      <w:numPr>
        <w:numId w:val="12"/>
      </w:numPr>
      <w:autoSpaceDE w:val="0"/>
      <w:autoSpaceDN w:val="0"/>
      <w:jc w:val="both"/>
    </w:pPr>
    <w:rPr>
      <w:rFonts w:ascii="黑体" w:eastAsiaTheme="minorEastAsia"/>
      <w:sz w:val="18"/>
      <w:szCs w:val="18"/>
    </w:rPr>
  </w:style>
  <w:style w:type="paragraph" w:customStyle="1" w:styleId="af1">
    <w:name w:val="字母编号列项（一级）"/>
    <w:rsid w:val="00172236"/>
    <w:pPr>
      <w:numPr>
        <w:numId w:val="6"/>
      </w:numPr>
      <w:jc w:val="both"/>
    </w:pPr>
    <w:rPr>
      <w:rFonts w:ascii="宋体"/>
      <w:sz w:val="21"/>
    </w:rPr>
  </w:style>
  <w:style w:type="paragraph" w:customStyle="1" w:styleId="af">
    <w:name w:val="引言一级条标题"/>
    <w:basedOn w:val="affa"/>
    <w:next w:val="afff7"/>
    <w:qFormat/>
    <w:rsid w:val="005A35D5"/>
    <w:pPr>
      <w:widowControl/>
      <w:numPr>
        <w:numId w:val="2"/>
      </w:numPr>
      <w:tabs>
        <w:tab w:val="clear" w:pos="360"/>
      </w:tabs>
      <w:spacing w:beforeLines="50" w:before="50" w:afterLines="50" w:after="50"/>
    </w:pPr>
    <w:rPr>
      <w:rFonts w:eastAsia="黑体"/>
    </w:rPr>
  </w:style>
  <w:style w:type="paragraph" w:customStyle="1" w:styleId="af3">
    <w:name w:val="示例×："/>
    <w:basedOn w:val="affa"/>
    <w:next w:val="affff9"/>
    <w:qFormat/>
    <w:rsid w:val="00A470A7"/>
    <w:pPr>
      <w:widowControl/>
      <w:numPr>
        <w:numId w:val="15"/>
      </w:numPr>
    </w:pPr>
    <w:rPr>
      <w:rFonts w:ascii="宋体"/>
      <w:kern w:val="0"/>
      <w:sz w:val="18"/>
      <w:szCs w:val="18"/>
    </w:rPr>
  </w:style>
  <w:style w:type="paragraph" w:customStyle="1" w:styleId="aff2">
    <w:name w:val="工程建设章标题"/>
    <w:next w:val="afff7"/>
    <w:pPr>
      <w:numPr>
        <w:ilvl w:val="1"/>
        <w:numId w:val="3"/>
      </w:numPr>
      <w:spacing w:before="640" w:after="560" w:line="480" w:lineRule="exact"/>
      <w:jc w:val="center"/>
      <w:outlineLvl w:val="1"/>
    </w:pPr>
    <w:rPr>
      <w:rFonts w:ascii="黑体" w:eastAsia="黑体"/>
      <w:b/>
      <w:sz w:val="28"/>
    </w:rPr>
  </w:style>
  <w:style w:type="paragraph" w:customStyle="1" w:styleId="aff3">
    <w:name w:val="工程建设节标题"/>
    <w:basedOn w:val="aff2"/>
    <w:next w:val="afff7"/>
    <w:pPr>
      <w:numPr>
        <w:ilvl w:val="2"/>
      </w:numPr>
      <w:spacing w:before="400" w:after="400" w:line="240" w:lineRule="auto"/>
      <w:outlineLvl w:val="2"/>
    </w:pPr>
    <w:rPr>
      <w:sz w:val="21"/>
    </w:rPr>
  </w:style>
  <w:style w:type="paragraph" w:customStyle="1" w:styleId="aff4">
    <w:name w:val="工程建设条标题"/>
    <w:basedOn w:val="aff3"/>
    <w:next w:val="afff7"/>
    <w:pPr>
      <w:numPr>
        <w:ilvl w:val="3"/>
      </w:numPr>
      <w:spacing w:before="0" w:after="0"/>
      <w:jc w:val="left"/>
      <w:outlineLvl w:val="3"/>
    </w:pPr>
    <w:rPr>
      <w:b w:val="0"/>
    </w:rPr>
  </w:style>
  <w:style w:type="paragraph" w:customStyle="1" w:styleId="aff5">
    <w:name w:val="工程建设表标题"/>
    <w:basedOn w:val="aff4"/>
    <w:pPr>
      <w:numPr>
        <w:ilvl w:val="4"/>
      </w:numPr>
      <w:jc w:val="center"/>
      <w:outlineLvl w:val="4"/>
    </w:pPr>
  </w:style>
  <w:style w:type="paragraph" w:customStyle="1" w:styleId="aff6">
    <w:name w:val="工程建设图标题"/>
    <w:basedOn w:val="aff4"/>
    <w:pPr>
      <w:numPr>
        <w:ilvl w:val="5"/>
      </w:numPr>
      <w:jc w:val="center"/>
      <w:outlineLvl w:val="5"/>
    </w:pPr>
  </w:style>
  <w:style w:type="paragraph" w:customStyle="1" w:styleId="aff7">
    <w:name w:val="工程建设公式标题"/>
    <w:basedOn w:val="aff4"/>
    <w:pPr>
      <w:numPr>
        <w:ilvl w:val="6"/>
      </w:numPr>
      <w:jc w:val="center"/>
      <w:outlineLvl w:val="6"/>
    </w:pPr>
  </w:style>
  <w:style w:type="paragraph" w:customStyle="1" w:styleId="aff1">
    <w:name w:val="工程建设无节条标题"/>
    <w:basedOn w:val="affa"/>
    <w:next w:val="afff7"/>
    <w:pPr>
      <w:numPr>
        <w:ilvl w:val="8"/>
        <w:numId w:val="3"/>
      </w:numPr>
      <w:tabs>
        <w:tab w:val="clear" w:pos="720"/>
      </w:tabs>
      <w:outlineLvl w:val="3"/>
    </w:pPr>
  </w:style>
  <w:style w:type="paragraph" w:customStyle="1" w:styleId="aff8">
    <w:name w:val="工程建设款标题"/>
    <w:basedOn w:val="aff4"/>
    <w:pPr>
      <w:numPr>
        <w:ilvl w:val="7"/>
      </w:numPr>
      <w:tabs>
        <w:tab w:val="clear" w:pos="720"/>
      </w:tabs>
      <w:outlineLvl w:val="9"/>
    </w:pPr>
  </w:style>
  <w:style w:type="paragraph" w:customStyle="1" w:styleId="afffff0">
    <w:name w:val="名称"/>
    <w:basedOn w:val="afff4"/>
    <w:next w:val="afff7"/>
    <w:qFormat/>
    <w:pPr>
      <w:spacing w:line="460" w:lineRule="exact"/>
      <w:outlineLvl w:val="9"/>
    </w:pPr>
  </w:style>
  <w:style w:type="paragraph" w:customStyle="1" w:styleId="a3">
    <w:name w:val="正文表标题续表"/>
    <w:basedOn w:val="a2"/>
    <w:next w:val="afff7"/>
    <w:qFormat/>
    <w:rsid w:val="002310FD"/>
    <w:pPr>
      <w:numPr>
        <w:ilvl w:val="2"/>
      </w:numPr>
    </w:pPr>
  </w:style>
  <w:style w:type="paragraph" w:customStyle="1" w:styleId="af8">
    <w:name w:val="附录表标题续表"/>
    <w:basedOn w:val="af7"/>
    <w:next w:val="afff7"/>
    <w:rsid w:val="00B90349"/>
    <w:pPr>
      <w:numPr>
        <w:ilvl w:val="2"/>
      </w:numPr>
    </w:pPr>
  </w:style>
  <w:style w:type="paragraph" w:styleId="afffff1">
    <w:name w:val="caption"/>
    <w:basedOn w:val="affa"/>
    <w:next w:val="affa"/>
    <w:qFormat/>
    <w:rsid w:val="005175BF"/>
    <w:rPr>
      <w:rFonts w:ascii="宋体" w:hAnsi="Arial" w:cs="Arial"/>
      <w:szCs w:val="20"/>
    </w:rPr>
  </w:style>
  <w:style w:type="paragraph" w:styleId="afffff2">
    <w:name w:val="table of figures"/>
    <w:basedOn w:val="affa"/>
    <w:next w:val="affa"/>
    <w:semiHidden/>
  </w:style>
  <w:style w:type="paragraph" w:customStyle="1" w:styleId="afffff3">
    <w:name w:val="术语定义二级条标题"/>
    <w:basedOn w:val="a8"/>
    <w:next w:val="afff7"/>
    <w:qFormat/>
    <w:rsid w:val="00E05E73"/>
    <w:pPr>
      <w:spacing w:beforeLines="0" w:before="0" w:afterLines="0" w:after="0"/>
    </w:pPr>
  </w:style>
  <w:style w:type="paragraph" w:customStyle="1" w:styleId="afffff4">
    <w:name w:val="术语定义三级条标题"/>
    <w:basedOn w:val="a9"/>
    <w:next w:val="afff7"/>
    <w:qFormat/>
    <w:rsid w:val="00E05E73"/>
    <w:pPr>
      <w:spacing w:beforeLines="0" w:before="0" w:afterLines="0" w:after="0"/>
    </w:pPr>
  </w:style>
  <w:style w:type="paragraph" w:customStyle="1" w:styleId="afffff5">
    <w:name w:val="式中"/>
    <w:rsid w:val="002A4DD0"/>
    <w:pPr>
      <w:ind w:leftChars="200" w:left="200"/>
    </w:pPr>
    <w:rPr>
      <w:rFonts w:ascii="宋体"/>
      <w:sz w:val="21"/>
    </w:rPr>
  </w:style>
  <w:style w:type="paragraph" w:customStyle="1" w:styleId="afffff6">
    <w:name w:val="术语定义四级条标题"/>
    <w:basedOn w:val="aa"/>
    <w:next w:val="afff7"/>
    <w:qFormat/>
    <w:rsid w:val="00E05E73"/>
    <w:pPr>
      <w:spacing w:beforeLines="0" w:before="0" w:afterLines="0" w:after="0"/>
    </w:pPr>
  </w:style>
  <w:style w:type="paragraph" w:customStyle="1" w:styleId="afffff7">
    <w:name w:val="术语定义五级条标题"/>
    <w:basedOn w:val="ab"/>
    <w:next w:val="afff7"/>
    <w:qFormat/>
    <w:rsid w:val="00E05E73"/>
    <w:pPr>
      <w:spacing w:beforeLines="0" w:before="0" w:afterLines="0" w:after="0"/>
    </w:pPr>
  </w:style>
  <w:style w:type="paragraph" w:customStyle="1" w:styleId="afffff8">
    <w:name w:val="术语定义一级条标题"/>
    <w:basedOn w:val="a7"/>
    <w:next w:val="afff7"/>
    <w:qFormat/>
    <w:rsid w:val="00E05E73"/>
    <w:pPr>
      <w:spacing w:beforeLines="0" w:before="0" w:afterLines="0" w:after="0"/>
      <w:outlineLvl w:val="9"/>
    </w:pPr>
  </w:style>
  <w:style w:type="paragraph" w:customStyle="1" w:styleId="afffff9">
    <w:name w:val="条文说明"/>
    <w:basedOn w:val="afffff0"/>
  </w:style>
  <w:style w:type="paragraph" w:customStyle="1" w:styleId="a5">
    <w:name w:val="列项·"/>
    <w:qFormat/>
    <w:rsid w:val="00E30917"/>
    <w:pPr>
      <w:numPr>
        <w:numId w:val="13"/>
      </w:numPr>
      <w:tabs>
        <w:tab w:val="left" w:pos="840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fffffa">
    <w:name w:val="二级无标题条"/>
    <w:basedOn w:val="a8"/>
    <w:qFormat/>
    <w:rsid w:val="00337CA1"/>
    <w:pPr>
      <w:spacing w:beforeLines="0" w:before="0" w:afterLines="0" w:after="0"/>
    </w:pPr>
    <w:rPr>
      <w:rFonts w:eastAsiaTheme="majorEastAsia"/>
    </w:rPr>
  </w:style>
  <w:style w:type="paragraph" w:customStyle="1" w:styleId="afffffb">
    <w:name w:val="三级无标题条"/>
    <w:basedOn w:val="a9"/>
    <w:qFormat/>
    <w:rsid w:val="00337CA1"/>
    <w:pPr>
      <w:spacing w:beforeLines="0" w:before="0" w:afterLines="0" w:after="0"/>
    </w:pPr>
    <w:rPr>
      <w:rFonts w:eastAsiaTheme="majorEastAsia"/>
    </w:rPr>
  </w:style>
  <w:style w:type="paragraph" w:customStyle="1" w:styleId="afffffc">
    <w:name w:val="四级无标题条"/>
    <w:basedOn w:val="aa"/>
    <w:qFormat/>
    <w:rsid w:val="00337CA1"/>
    <w:pPr>
      <w:spacing w:beforeLines="0" w:before="0" w:afterLines="0" w:after="0"/>
    </w:pPr>
    <w:rPr>
      <w:rFonts w:eastAsiaTheme="majorEastAsia"/>
    </w:rPr>
  </w:style>
  <w:style w:type="paragraph" w:customStyle="1" w:styleId="afffffd">
    <w:name w:val="五级无标题条"/>
    <w:basedOn w:val="ab"/>
    <w:qFormat/>
    <w:rsid w:val="00337CA1"/>
    <w:pPr>
      <w:spacing w:beforeLines="0" w:before="0" w:afterLines="0" w:after="0"/>
    </w:pPr>
    <w:rPr>
      <w:rFonts w:eastAsiaTheme="majorEastAsia"/>
    </w:rPr>
  </w:style>
  <w:style w:type="paragraph" w:customStyle="1" w:styleId="afffffe">
    <w:name w:val="一级无标题条"/>
    <w:basedOn w:val="a7"/>
    <w:qFormat/>
    <w:rsid w:val="00337CA1"/>
    <w:pPr>
      <w:spacing w:beforeLines="0" w:before="0" w:afterLines="0" w:after="0"/>
      <w:outlineLvl w:val="9"/>
    </w:pPr>
    <w:rPr>
      <w:rFonts w:eastAsiaTheme="majorEastAsia"/>
    </w:rPr>
  </w:style>
  <w:style w:type="character" w:customStyle="1" w:styleId="Char2">
    <w:name w:val="条文脚注 Char"/>
    <w:basedOn w:val="affffff"/>
    <w:link w:val="af5"/>
    <w:rsid w:val="001D5AA4"/>
    <w:rPr>
      <w:rFonts w:ascii="宋体"/>
      <w:kern w:val="2"/>
      <w:sz w:val="18"/>
      <w:szCs w:val="18"/>
    </w:rPr>
  </w:style>
  <w:style w:type="paragraph" w:styleId="affffff0">
    <w:name w:val="Body Text"/>
    <w:basedOn w:val="affa"/>
    <w:link w:val="affffff"/>
    <w:uiPriority w:val="99"/>
    <w:semiHidden/>
    <w:unhideWhenUsed/>
    <w:rsid w:val="001D5AA4"/>
    <w:pPr>
      <w:spacing w:after="120"/>
    </w:pPr>
  </w:style>
  <w:style w:type="character" w:customStyle="1" w:styleId="affffff">
    <w:name w:val="正文文本 字符"/>
    <w:basedOn w:val="affb"/>
    <w:link w:val="affffff0"/>
    <w:uiPriority w:val="99"/>
    <w:semiHidden/>
    <w:rsid w:val="001D5AA4"/>
    <w:rPr>
      <w:kern w:val="2"/>
      <w:sz w:val="21"/>
      <w:szCs w:val="24"/>
    </w:rPr>
  </w:style>
  <w:style w:type="paragraph" w:styleId="affffff1">
    <w:name w:val="Block Text"/>
    <w:basedOn w:val="affa"/>
    <w:uiPriority w:val="99"/>
    <w:semiHidden/>
    <w:unhideWhenUsed/>
    <w:rsid w:val="001D5AA4"/>
    <w:pPr>
      <w:spacing w:after="120"/>
      <w:ind w:leftChars="700" w:left="1440" w:rightChars="700" w:right="1440"/>
    </w:pPr>
  </w:style>
  <w:style w:type="paragraph" w:customStyle="1" w:styleId="ICS">
    <w:name w:val="ICS"/>
    <w:basedOn w:val="affff"/>
    <w:qFormat/>
    <w:rsid w:val="00CA612B"/>
    <w:pPr>
      <w:jc w:val="left"/>
    </w:pPr>
    <w:rPr>
      <w:rFonts w:ascii="黑体" w:eastAsia="黑体"/>
      <w:sz w:val="21"/>
    </w:rPr>
  </w:style>
  <w:style w:type="paragraph" w:customStyle="1" w:styleId="HB0">
    <w:name w:val="标准称谓HB"/>
    <w:next w:val="affa"/>
    <w:qFormat/>
    <w:rsid w:val="00247E6D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Britannic Bold" w:eastAsia="黑体" w:hAnsi="Britannic Bold"/>
      <w:bCs/>
      <w:w w:val="135"/>
      <w:sz w:val="44"/>
    </w:rPr>
  </w:style>
  <w:style w:type="paragraph" w:customStyle="1" w:styleId="affffff2">
    <w:name w:val="发布"/>
    <w:basedOn w:val="affffff0"/>
    <w:qFormat/>
    <w:rsid w:val="00050E91"/>
    <w:pPr>
      <w:spacing w:after="0" w:line="280" w:lineRule="exact"/>
      <w:ind w:left="284"/>
    </w:pPr>
    <w:rPr>
      <w:rFonts w:ascii="黑体" w:eastAsia="黑体"/>
      <w:kern w:val="3"/>
      <w:sz w:val="28"/>
    </w:rPr>
  </w:style>
  <w:style w:type="paragraph" w:customStyle="1" w:styleId="DB">
    <w:name w:val="标准称谓DB"/>
    <w:next w:val="affa"/>
    <w:link w:val="DBChar"/>
    <w:qFormat/>
    <w:rsid w:val="003F2DA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Britannic Bold" w:eastAsia="黑体" w:hAnsi="Britannic Bold"/>
      <w:bCs/>
      <w:w w:val="135"/>
      <w:sz w:val="44"/>
    </w:rPr>
  </w:style>
  <w:style w:type="character" w:customStyle="1" w:styleId="DBChar">
    <w:name w:val="标准称谓DB Char"/>
    <w:basedOn w:val="affb"/>
    <w:link w:val="DB"/>
    <w:rsid w:val="003F2DA8"/>
    <w:rPr>
      <w:rFonts w:ascii="Britannic Bold" w:eastAsia="黑体" w:hAnsi="Britannic Bold"/>
      <w:bCs/>
      <w:w w:val="135"/>
      <w:sz w:val="44"/>
    </w:rPr>
  </w:style>
  <w:style w:type="paragraph" w:customStyle="1" w:styleId="QB">
    <w:name w:val="标准称谓QB"/>
    <w:next w:val="affa"/>
    <w:link w:val="QBChar"/>
    <w:qFormat/>
    <w:rsid w:val="004619AC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Arial Black" w:eastAsia="黑体" w:hAnsi="Arial Black"/>
      <w:bCs/>
      <w:w w:val="135"/>
      <w:sz w:val="44"/>
    </w:rPr>
  </w:style>
  <w:style w:type="character" w:customStyle="1" w:styleId="QBChar">
    <w:name w:val="标准称谓QB Char"/>
    <w:basedOn w:val="affb"/>
    <w:link w:val="QB"/>
    <w:rsid w:val="004619AC"/>
    <w:rPr>
      <w:rFonts w:ascii="Arial Black" w:eastAsia="黑体" w:hAnsi="Arial Black"/>
      <w:bCs/>
      <w:w w:val="135"/>
      <w:sz w:val="44"/>
    </w:rPr>
  </w:style>
  <w:style w:type="paragraph" w:customStyle="1" w:styleId="HB1">
    <w:name w:val="发布部门HB"/>
    <w:next w:val="affa"/>
    <w:rsid w:val="003F2DA8"/>
    <w:pPr>
      <w:spacing w:line="360" w:lineRule="exact"/>
      <w:jc w:val="center"/>
    </w:pPr>
    <w:rPr>
      <w:rFonts w:ascii="宋体"/>
      <w:b/>
      <w:sz w:val="36"/>
    </w:rPr>
  </w:style>
  <w:style w:type="paragraph" w:customStyle="1" w:styleId="DB0">
    <w:name w:val="发布部门DB"/>
    <w:next w:val="affa"/>
    <w:rsid w:val="003F2DA8"/>
    <w:pPr>
      <w:spacing w:line="360" w:lineRule="exact"/>
      <w:jc w:val="center"/>
    </w:pPr>
    <w:rPr>
      <w:rFonts w:ascii="宋体"/>
      <w:b/>
      <w:sz w:val="36"/>
    </w:rPr>
  </w:style>
  <w:style w:type="paragraph" w:customStyle="1" w:styleId="QB0">
    <w:name w:val="发布部门QB"/>
    <w:next w:val="affa"/>
    <w:rsid w:val="003F2DA8"/>
    <w:pPr>
      <w:spacing w:line="360" w:lineRule="exact"/>
      <w:jc w:val="center"/>
    </w:pPr>
    <w:rPr>
      <w:rFonts w:ascii="宋体"/>
      <w:b/>
      <w:sz w:val="36"/>
    </w:rPr>
  </w:style>
  <w:style w:type="paragraph" w:customStyle="1" w:styleId="DB1">
    <w:name w:val="标准标志DB"/>
    <w:next w:val="affa"/>
    <w:rsid w:val="005134E3"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QB1">
    <w:name w:val="标准标志QB"/>
    <w:next w:val="affa"/>
    <w:rsid w:val="009F7CDF"/>
    <w:pPr>
      <w:shd w:val="solid" w:color="FFFFFF" w:fill="FFFFFF"/>
      <w:spacing w:line="0" w:lineRule="atLeast"/>
      <w:jc w:val="right"/>
    </w:pPr>
    <w:rPr>
      <w:rFonts w:ascii="Arial Black" w:eastAsia="Arial Unicode MS" w:hAnsi="Britannic Bold"/>
      <w:b/>
      <w:w w:val="110"/>
      <w:kern w:val="2"/>
      <w:sz w:val="96"/>
    </w:rPr>
  </w:style>
  <w:style w:type="paragraph" w:customStyle="1" w:styleId="GB1">
    <w:name w:val="标准标志GB"/>
    <w:next w:val="affa"/>
    <w:rsid w:val="005134E3"/>
    <w:pPr>
      <w:shd w:val="solid" w:color="FFFFFF" w:fill="FFFFFF"/>
      <w:spacing w:line="0" w:lineRule="atLeast"/>
      <w:jc w:val="right"/>
    </w:pPr>
    <w:rPr>
      <w:rFonts w:ascii="Britannic Bold" w:eastAsia="Britannic Bold" w:hAnsi="Britannic Bold"/>
      <w:b/>
      <w:w w:val="110"/>
      <w:kern w:val="2"/>
      <w:sz w:val="160"/>
    </w:rPr>
  </w:style>
  <w:style w:type="paragraph" w:customStyle="1" w:styleId="af0">
    <w:name w:val="引言二级条标题"/>
    <w:basedOn w:val="af"/>
    <w:next w:val="afff7"/>
    <w:qFormat/>
    <w:rsid w:val="005322CC"/>
    <w:pPr>
      <w:numPr>
        <w:ilvl w:val="1"/>
      </w:numPr>
      <w:tabs>
        <w:tab w:val="clear" w:pos="720"/>
      </w:tabs>
      <w:spacing w:before="156" w:after="156"/>
    </w:pPr>
    <w:rPr>
      <w:rFonts w:ascii="黑体"/>
    </w:rPr>
  </w:style>
  <w:style w:type="paragraph" w:customStyle="1" w:styleId="X">
    <w:name w:val="示例X"/>
    <w:basedOn w:val="afff7"/>
    <w:next w:val="affff9"/>
    <w:qFormat/>
    <w:rsid w:val="00B23075"/>
    <w:rPr>
      <w:sz w:val="18"/>
    </w:rPr>
  </w:style>
  <w:style w:type="paragraph" w:customStyle="1" w:styleId="af6">
    <w:name w:val="附录表标号"/>
    <w:basedOn w:val="affa"/>
    <w:next w:val="afff7"/>
    <w:rsid w:val="00C825D9"/>
    <w:pPr>
      <w:numPr>
        <w:numId w:val="16"/>
      </w:numPr>
      <w:snapToGrid w:val="0"/>
      <w:spacing w:line="14" w:lineRule="exact"/>
      <w:jc w:val="center"/>
    </w:pPr>
    <w:rPr>
      <w:color w:val="FFFFFF"/>
    </w:rPr>
  </w:style>
  <w:style w:type="paragraph" w:customStyle="1" w:styleId="ad">
    <w:name w:val="附录图标号"/>
    <w:basedOn w:val="affa"/>
    <w:next w:val="afff7"/>
    <w:rsid w:val="00C825D9"/>
    <w:pPr>
      <w:numPr>
        <w:numId w:val="17"/>
      </w:numPr>
      <w:snapToGrid w:val="0"/>
      <w:spacing w:line="14" w:lineRule="exact"/>
      <w:jc w:val="center"/>
    </w:pPr>
    <w:rPr>
      <w:color w:val="FFFFFF"/>
    </w:rPr>
  </w:style>
  <w:style w:type="paragraph" w:customStyle="1" w:styleId="affffff3">
    <w:name w:val="重要提示"/>
    <w:basedOn w:val="afff7"/>
    <w:next w:val="afff7"/>
    <w:qFormat/>
    <w:rsid w:val="00FD74B3"/>
    <w:rPr>
      <w:rFonts w:eastAsia="黑体"/>
    </w:rPr>
  </w:style>
  <w:style w:type="paragraph" w:styleId="12">
    <w:name w:val="index 1"/>
    <w:basedOn w:val="affa"/>
    <w:next w:val="affa"/>
    <w:uiPriority w:val="99"/>
    <w:semiHidden/>
    <w:unhideWhenUsed/>
    <w:rsid w:val="00573CAA"/>
    <w:rPr>
      <w:rFonts w:ascii="宋体" w:hAnsi="宋体"/>
    </w:rPr>
  </w:style>
  <w:style w:type="paragraph" w:styleId="affffff4">
    <w:name w:val="index heading"/>
    <w:basedOn w:val="affa"/>
    <w:next w:val="12"/>
    <w:uiPriority w:val="99"/>
    <w:semiHidden/>
    <w:unhideWhenUsed/>
    <w:rsid w:val="00995610"/>
    <w:pPr>
      <w:spacing w:beforeLines="100" w:before="100" w:afterLines="100" w:after="100"/>
      <w:jc w:val="center"/>
    </w:pPr>
    <w:rPr>
      <w:rFonts w:asciiTheme="majorHAnsi" w:eastAsia="黑体" w:hAnsiTheme="majorHAnsi" w:cstheme="majorBidi"/>
      <w:bCs/>
    </w:rPr>
  </w:style>
  <w:style w:type="paragraph" w:customStyle="1" w:styleId="affffff5">
    <w:name w:val="公式编号制表符"/>
    <w:basedOn w:val="affa"/>
    <w:next w:val="affa"/>
    <w:qFormat/>
    <w:rsid w:val="00B06F9F"/>
    <w:pPr>
      <w:widowControl/>
      <w:tabs>
        <w:tab w:val="center" w:pos="4679"/>
        <w:tab w:val="right" w:leader="dot" w:pos="9299"/>
      </w:tabs>
      <w:autoSpaceDE w:val="0"/>
      <w:autoSpaceDN w:val="0"/>
      <w:textAlignment w:val="center"/>
    </w:pPr>
    <w:rPr>
      <w:rFonts w:ascii="宋体"/>
      <w:noProof/>
      <w:kern w:val="0"/>
      <w:szCs w:val="20"/>
    </w:rPr>
  </w:style>
  <w:style w:type="numbering" w:styleId="1111110">
    <w:name w:val="Outline List 2"/>
    <w:basedOn w:val="affd"/>
    <w:uiPriority w:val="99"/>
    <w:semiHidden/>
    <w:unhideWhenUsed/>
    <w:rsid w:val="00D20260"/>
    <w:pPr>
      <w:numPr>
        <w:numId w:val="28"/>
      </w:numPr>
    </w:pPr>
  </w:style>
  <w:style w:type="numbering" w:styleId="111111">
    <w:name w:val="Outline List 1"/>
    <w:basedOn w:val="affd"/>
    <w:uiPriority w:val="99"/>
    <w:semiHidden/>
    <w:unhideWhenUsed/>
    <w:rsid w:val="00D20260"/>
    <w:pPr>
      <w:numPr>
        <w:numId w:val="29"/>
      </w:numPr>
    </w:pPr>
  </w:style>
  <w:style w:type="paragraph" w:styleId="TOC">
    <w:name w:val="TOC Heading"/>
    <w:basedOn w:val="1"/>
    <w:next w:val="affa"/>
    <w:uiPriority w:val="39"/>
    <w:semiHidden/>
    <w:unhideWhenUsed/>
    <w:qFormat/>
    <w:rsid w:val="00D20260"/>
    <w:pPr>
      <w:outlineLvl w:val="9"/>
    </w:pPr>
  </w:style>
  <w:style w:type="table" w:styleId="affffff6">
    <w:name w:val="Table Theme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7">
    <w:name w:val="Subtle Reference"/>
    <w:basedOn w:val="affb"/>
    <w:uiPriority w:val="31"/>
    <w:qFormat/>
    <w:rsid w:val="00D20260"/>
    <w:rPr>
      <w:smallCaps/>
      <w:color w:val="5A5A5A" w:themeColor="text1" w:themeTint="A5"/>
    </w:rPr>
  </w:style>
  <w:style w:type="character" w:styleId="affffff8">
    <w:name w:val="Subtle Emphasis"/>
    <w:basedOn w:val="affb"/>
    <w:uiPriority w:val="19"/>
    <w:qFormat/>
    <w:rsid w:val="00D20260"/>
    <w:rPr>
      <w:i/>
      <w:iCs/>
      <w:color w:val="404040" w:themeColor="text1" w:themeTint="BF"/>
    </w:rPr>
  </w:style>
  <w:style w:type="table" w:styleId="affffff9">
    <w:name w:val="Colorful Shading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">
    <w:name w:val="Colorful Shading Accent 1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">
    <w:name w:val="Colorful Shading Accent 2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">
    <w:name w:val="Colorful Shading Accent 3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">
    <w:name w:val="Colorful Shading Accent 4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">
    <w:name w:val="Colorful Shading Accent 6"/>
    <w:basedOn w:val="affc"/>
    <w:uiPriority w:val="71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fa">
    <w:name w:val="Colorful List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ffc"/>
    <w:uiPriority w:val="72"/>
    <w:semiHidden/>
    <w:unhideWhenUsed/>
    <w:rsid w:val="00D20260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ffffb">
    <w:name w:val="Colorful Grid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1">
    <w:name w:val="Colorful Grid Accent 2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1">
    <w:name w:val="Colorful Grid Accent 3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Grid Accent 4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1">
    <w:name w:val="Colorful Grid Accent 5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1">
    <w:name w:val="Colorful Grid Accent 6"/>
    <w:basedOn w:val="affc"/>
    <w:uiPriority w:val="73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3">
    <w:name w:val="Table Colorful 1"/>
    <w:basedOn w:val="affc"/>
    <w:uiPriority w:val="99"/>
    <w:semiHidden/>
    <w:unhideWhenUsed/>
    <w:rsid w:val="00D20260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olorful 2"/>
    <w:basedOn w:val="affc"/>
    <w:uiPriority w:val="99"/>
    <w:semiHidden/>
    <w:unhideWhenUsed/>
    <w:rsid w:val="00D20260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c">
    <w:name w:val="Salutation"/>
    <w:basedOn w:val="affa"/>
    <w:next w:val="affa"/>
    <w:link w:val="affffffd"/>
    <w:uiPriority w:val="99"/>
    <w:semiHidden/>
    <w:unhideWhenUsed/>
    <w:rsid w:val="00D20260"/>
  </w:style>
  <w:style w:type="character" w:customStyle="1" w:styleId="affffffd">
    <w:name w:val="称呼 字符"/>
    <w:basedOn w:val="affb"/>
    <w:link w:val="affffffc"/>
    <w:uiPriority w:val="99"/>
    <w:semiHidden/>
    <w:rsid w:val="00D20260"/>
    <w:rPr>
      <w:kern w:val="2"/>
      <w:sz w:val="21"/>
      <w:szCs w:val="24"/>
    </w:rPr>
  </w:style>
  <w:style w:type="paragraph" w:styleId="affffffe">
    <w:name w:val="Plain Text"/>
    <w:basedOn w:val="affa"/>
    <w:link w:val="afffffff"/>
    <w:uiPriority w:val="99"/>
    <w:semiHidden/>
    <w:unhideWhenUsed/>
    <w:rsid w:val="00D20260"/>
    <w:rPr>
      <w:rFonts w:ascii="宋体" w:hAnsi="Courier New" w:cs="Courier New"/>
      <w:szCs w:val="21"/>
    </w:rPr>
  </w:style>
  <w:style w:type="character" w:customStyle="1" w:styleId="afffffff">
    <w:name w:val="纯文本 字符"/>
    <w:basedOn w:val="affb"/>
    <w:link w:val="affffffe"/>
    <w:uiPriority w:val="99"/>
    <w:semiHidden/>
    <w:rsid w:val="00D20260"/>
    <w:rPr>
      <w:rFonts w:ascii="宋体" w:hAnsi="Courier New" w:cs="Courier New"/>
      <w:kern w:val="2"/>
      <w:sz w:val="21"/>
      <w:szCs w:val="21"/>
    </w:rPr>
  </w:style>
  <w:style w:type="table" w:styleId="afffffff0">
    <w:name w:val="Table Elegant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f1">
    <w:name w:val="E-mail Signature"/>
    <w:basedOn w:val="affa"/>
    <w:link w:val="afffffff2"/>
    <w:uiPriority w:val="99"/>
    <w:semiHidden/>
    <w:unhideWhenUsed/>
    <w:rsid w:val="00D20260"/>
  </w:style>
  <w:style w:type="character" w:customStyle="1" w:styleId="afffffff2">
    <w:name w:val="电子邮件签名 字符"/>
    <w:basedOn w:val="affb"/>
    <w:link w:val="afffffff1"/>
    <w:uiPriority w:val="99"/>
    <w:semiHidden/>
    <w:rsid w:val="00D20260"/>
    <w:rPr>
      <w:kern w:val="2"/>
      <w:sz w:val="21"/>
      <w:szCs w:val="24"/>
    </w:rPr>
  </w:style>
  <w:style w:type="character" w:styleId="afffffff3">
    <w:name w:val="FollowedHyperlink"/>
    <w:basedOn w:val="affb"/>
    <w:uiPriority w:val="99"/>
    <w:semiHidden/>
    <w:unhideWhenUsed/>
    <w:rsid w:val="00D20260"/>
    <w:rPr>
      <w:color w:val="954F72" w:themeColor="followedHyperlink"/>
      <w:u w:val="single"/>
    </w:rPr>
  </w:style>
  <w:style w:type="paragraph" w:styleId="afffffff4">
    <w:name w:val="Subtitle"/>
    <w:basedOn w:val="affa"/>
    <w:next w:val="affa"/>
    <w:link w:val="afffffff5"/>
    <w:uiPriority w:val="11"/>
    <w:qFormat/>
    <w:rsid w:val="00D2026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fffffff5">
    <w:name w:val="副标题 字符"/>
    <w:basedOn w:val="affb"/>
    <w:link w:val="afffffff4"/>
    <w:uiPriority w:val="11"/>
    <w:rsid w:val="00D20260"/>
    <w:rPr>
      <w:rFonts w:asciiTheme="majorHAnsi" w:hAnsiTheme="majorHAnsi" w:cstheme="majorBidi"/>
      <w:b/>
      <w:bCs/>
      <w:kern w:val="28"/>
      <w:sz w:val="32"/>
      <w:szCs w:val="32"/>
    </w:rPr>
  </w:style>
  <w:style w:type="table" w:styleId="14">
    <w:name w:val="Table Classic 1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ffc"/>
    <w:uiPriority w:val="99"/>
    <w:semiHidden/>
    <w:unhideWhenUsed/>
    <w:rsid w:val="00D20260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6">
    <w:name w:val="line number"/>
    <w:basedOn w:val="affb"/>
    <w:uiPriority w:val="99"/>
    <w:semiHidden/>
    <w:unhideWhenUsed/>
    <w:rsid w:val="00D20260"/>
  </w:style>
  <w:style w:type="paragraph" w:styleId="afffffff7">
    <w:name w:val="macro"/>
    <w:link w:val="afffffff8"/>
    <w:uiPriority w:val="99"/>
    <w:semiHidden/>
    <w:unhideWhenUsed/>
    <w:rsid w:val="00D2026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character" w:customStyle="1" w:styleId="afffffff8">
    <w:name w:val="宏文本 字符"/>
    <w:basedOn w:val="affb"/>
    <w:link w:val="afffffff7"/>
    <w:uiPriority w:val="99"/>
    <w:semiHidden/>
    <w:rsid w:val="00D20260"/>
    <w:rPr>
      <w:rFonts w:ascii="Courier New" w:hAnsi="Courier New" w:cs="Courier New"/>
      <w:kern w:val="2"/>
      <w:sz w:val="24"/>
      <w:szCs w:val="24"/>
    </w:rPr>
  </w:style>
  <w:style w:type="paragraph" w:styleId="afffffff9">
    <w:name w:val="envelope return"/>
    <w:basedOn w:val="affa"/>
    <w:uiPriority w:val="99"/>
    <w:semiHidden/>
    <w:unhideWhenUsed/>
    <w:rsid w:val="00D20260"/>
    <w:pPr>
      <w:snapToGrid w:val="0"/>
    </w:pPr>
    <w:rPr>
      <w:rFonts w:asciiTheme="majorHAnsi" w:eastAsiaTheme="majorEastAsia" w:hAnsiTheme="majorHAnsi" w:cstheme="majorBidi"/>
    </w:rPr>
  </w:style>
  <w:style w:type="table" w:styleId="15">
    <w:name w:val="Table Simple 1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imple 2"/>
    <w:basedOn w:val="affc"/>
    <w:uiPriority w:val="99"/>
    <w:semiHidden/>
    <w:unhideWhenUsed/>
    <w:rsid w:val="00D20260"/>
    <w:pPr>
      <w:widowControl w:val="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a">
    <w:name w:val="Closing"/>
    <w:basedOn w:val="affa"/>
    <w:link w:val="afffffffb"/>
    <w:uiPriority w:val="99"/>
    <w:semiHidden/>
    <w:unhideWhenUsed/>
    <w:rsid w:val="00D20260"/>
    <w:pPr>
      <w:ind w:leftChars="2100" w:left="100"/>
    </w:pPr>
  </w:style>
  <w:style w:type="character" w:customStyle="1" w:styleId="afffffffb">
    <w:name w:val="结束语 字符"/>
    <w:basedOn w:val="affb"/>
    <w:link w:val="afffffffa"/>
    <w:uiPriority w:val="99"/>
    <w:semiHidden/>
    <w:rsid w:val="00D20260"/>
    <w:rPr>
      <w:kern w:val="2"/>
      <w:sz w:val="21"/>
      <w:szCs w:val="24"/>
    </w:rPr>
  </w:style>
  <w:style w:type="table" w:styleId="16">
    <w:name w:val="Table Subtle 1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ffc"/>
    <w:uiPriority w:val="99"/>
    <w:semiHidden/>
    <w:unhideWhenUsed/>
    <w:rsid w:val="00D20260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ffc"/>
    <w:uiPriority w:val="99"/>
    <w:semiHidden/>
    <w:unhideWhenUsed/>
    <w:rsid w:val="00D2026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3D effects 2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fc">
    <w:name w:val="List"/>
    <w:basedOn w:val="affa"/>
    <w:uiPriority w:val="99"/>
    <w:semiHidden/>
    <w:unhideWhenUsed/>
    <w:rsid w:val="00D20260"/>
    <w:pPr>
      <w:ind w:left="200" w:hangingChars="200" w:hanging="200"/>
      <w:contextualSpacing/>
    </w:pPr>
  </w:style>
  <w:style w:type="paragraph" w:styleId="28">
    <w:name w:val="List 2"/>
    <w:basedOn w:val="affa"/>
    <w:uiPriority w:val="99"/>
    <w:semiHidden/>
    <w:unhideWhenUsed/>
    <w:rsid w:val="00D20260"/>
    <w:pPr>
      <w:ind w:leftChars="200" w:left="100" w:hangingChars="200" w:hanging="200"/>
      <w:contextualSpacing/>
    </w:pPr>
  </w:style>
  <w:style w:type="paragraph" w:styleId="36">
    <w:name w:val="List 3"/>
    <w:basedOn w:val="affa"/>
    <w:uiPriority w:val="99"/>
    <w:semiHidden/>
    <w:unhideWhenUsed/>
    <w:rsid w:val="00D20260"/>
    <w:pPr>
      <w:ind w:leftChars="400" w:left="100" w:hangingChars="200" w:hanging="200"/>
      <w:contextualSpacing/>
    </w:pPr>
  </w:style>
  <w:style w:type="paragraph" w:styleId="43">
    <w:name w:val="List 4"/>
    <w:basedOn w:val="affa"/>
    <w:uiPriority w:val="99"/>
    <w:semiHidden/>
    <w:unhideWhenUsed/>
    <w:rsid w:val="00D20260"/>
    <w:pPr>
      <w:ind w:leftChars="600" w:left="100" w:hangingChars="200" w:hanging="200"/>
      <w:contextualSpacing/>
    </w:pPr>
  </w:style>
  <w:style w:type="paragraph" w:styleId="52">
    <w:name w:val="List 5"/>
    <w:basedOn w:val="affa"/>
    <w:uiPriority w:val="99"/>
    <w:semiHidden/>
    <w:unhideWhenUsed/>
    <w:rsid w:val="00D20260"/>
    <w:pPr>
      <w:ind w:leftChars="800" w:left="100" w:hangingChars="200" w:hanging="200"/>
      <w:contextualSpacing/>
    </w:pPr>
  </w:style>
  <w:style w:type="paragraph" w:styleId="a">
    <w:name w:val="List Number"/>
    <w:basedOn w:val="affa"/>
    <w:uiPriority w:val="99"/>
    <w:semiHidden/>
    <w:unhideWhenUsed/>
    <w:rsid w:val="00D20260"/>
    <w:pPr>
      <w:numPr>
        <w:numId w:val="18"/>
      </w:numPr>
      <w:contextualSpacing/>
    </w:pPr>
  </w:style>
  <w:style w:type="paragraph" w:styleId="2">
    <w:name w:val="List Number 2"/>
    <w:basedOn w:val="affa"/>
    <w:uiPriority w:val="99"/>
    <w:semiHidden/>
    <w:unhideWhenUsed/>
    <w:rsid w:val="00D20260"/>
    <w:pPr>
      <w:numPr>
        <w:numId w:val="19"/>
      </w:numPr>
      <w:contextualSpacing/>
    </w:pPr>
  </w:style>
  <w:style w:type="paragraph" w:styleId="3">
    <w:name w:val="List Number 3"/>
    <w:basedOn w:val="affa"/>
    <w:uiPriority w:val="99"/>
    <w:semiHidden/>
    <w:unhideWhenUsed/>
    <w:rsid w:val="00D20260"/>
    <w:pPr>
      <w:numPr>
        <w:numId w:val="20"/>
      </w:numPr>
      <w:contextualSpacing/>
    </w:pPr>
  </w:style>
  <w:style w:type="paragraph" w:styleId="4">
    <w:name w:val="List Number 4"/>
    <w:basedOn w:val="affa"/>
    <w:uiPriority w:val="99"/>
    <w:semiHidden/>
    <w:unhideWhenUsed/>
    <w:rsid w:val="00D20260"/>
    <w:pPr>
      <w:numPr>
        <w:numId w:val="21"/>
      </w:numPr>
      <w:contextualSpacing/>
    </w:pPr>
  </w:style>
  <w:style w:type="paragraph" w:styleId="5">
    <w:name w:val="List Number 5"/>
    <w:basedOn w:val="affa"/>
    <w:uiPriority w:val="99"/>
    <w:semiHidden/>
    <w:unhideWhenUsed/>
    <w:rsid w:val="00D20260"/>
    <w:pPr>
      <w:numPr>
        <w:numId w:val="22"/>
      </w:numPr>
      <w:contextualSpacing/>
    </w:pPr>
  </w:style>
  <w:style w:type="paragraph" w:styleId="afffffffd">
    <w:name w:val="List Continue"/>
    <w:basedOn w:val="affa"/>
    <w:uiPriority w:val="99"/>
    <w:semiHidden/>
    <w:unhideWhenUsed/>
    <w:rsid w:val="00D20260"/>
    <w:pPr>
      <w:spacing w:after="120"/>
      <w:ind w:leftChars="200" w:left="420"/>
      <w:contextualSpacing/>
    </w:pPr>
  </w:style>
  <w:style w:type="paragraph" w:styleId="29">
    <w:name w:val="List Continue 2"/>
    <w:basedOn w:val="affa"/>
    <w:uiPriority w:val="99"/>
    <w:semiHidden/>
    <w:unhideWhenUsed/>
    <w:rsid w:val="00D20260"/>
    <w:pPr>
      <w:spacing w:after="120"/>
      <w:ind w:leftChars="400" w:left="840"/>
      <w:contextualSpacing/>
    </w:pPr>
  </w:style>
  <w:style w:type="paragraph" w:styleId="37">
    <w:name w:val="List Continue 3"/>
    <w:basedOn w:val="affa"/>
    <w:uiPriority w:val="99"/>
    <w:semiHidden/>
    <w:unhideWhenUsed/>
    <w:rsid w:val="00D20260"/>
    <w:pPr>
      <w:spacing w:after="120"/>
      <w:ind w:leftChars="600" w:left="1260"/>
      <w:contextualSpacing/>
    </w:pPr>
  </w:style>
  <w:style w:type="paragraph" w:styleId="44">
    <w:name w:val="List Continue 4"/>
    <w:basedOn w:val="affa"/>
    <w:uiPriority w:val="99"/>
    <w:semiHidden/>
    <w:unhideWhenUsed/>
    <w:rsid w:val="00D20260"/>
    <w:pPr>
      <w:spacing w:after="120"/>
      <w:ind w:leftChars="800" w:left="1680"/>
      <w:contextualSpacing/>
    </w:pPr>
  </w:style>
  <w:style w:type="paragraph" w:styleId="53">
    <w:name w:val="List Continue 5"/>
    <w:basedOn w:val="affa"/>
    <w:uiPriority w:val="99"/>
    <w:semiHidden/>
    <w:unhideWhenUsed/>
    <w:rsid w:val="00D20260"/>
    <w:pPr>
      <w:spacing w:after="120"/>
      <w:ind w:leftChars="1000" w:left="2100"/>
      <w:contextualSpacing/>
    </w:pPr>
  </w:style>
  <w:style w:type="paragraph" w:styleId="a0">
    <w:name w:val="List Bullet"/>
    <w:basedOn w:val="affa"/>
    <w:uiPriority w:val="99"/>
    <w:semiHidden/>
    <w:unhideWhenUsed/>
    <w:rsid w:val="00D20260"/>
    <w:pPr>
      <w:numPr>
        <w:numId w:val="23"/>
      </w:numPr>
      <w:contextualSpacing/>
    </w:pPr>
  </w:style>
  <w:style w:type="paragraph" w:styleId="20">
    <w:name w:val="List Bullet 2"/>
    <w:basedOn w:val="affa"/>
    <w:uiPriority w:val="99"/>
    <w:semiHidden/>
    <w:unhideWhenUsed/>
    <w:rsid w:val="00D20260"/>
    <w:pPr>
      <w:numPr>
        <w:numId w:val="24"/>
      </w:numPr>
      <w:contextualSpacing/>
    </w:pPr>
  </w:style>
  <w:style w:type="paragraph" w:styleId="30">
    <w:name w:val="List Bullet 3"/>
    <w:basedOn w:val="affa"/>
    <w:uiPriority w:val="99"/>
    <w:semiHidden/>
    <w:unhideWhenUsed/>
    <w:rsid w:val="00D20260"/>
    <w:pPr>
      <w:numPr>
        <w:numId w:val="25"/>
      </w:numPr>
      <w:contextualSpacing/>
    </w:pPr>
  </w:style>
  <w:style w:type="paragraph" w:styleId="40">
    <w:name w:val="List Bullet 4"/>
    <w:basedOn w:val="affa"/>
    <w:uiPriority w:val="99"/>
    <w:semiHidden/>
    <w:unhideWhenUsed/>
    <w:rsid w:val="00D20260"/>
    <w:pPr>
      <w:numPr>
        <w:numId w:val="26"/>
      </w:numPr>
      <w:contextualSpacing/>
    </w:pPr>
  </w:style>
  <w:style w:type="paragraph" w:styleId="50">
    <w:name w:val="List Bullet 5"/>
    <w:basedOn w:val="affa"/>
    <w:uiPriority w:val="99"/>
    <w:semiHidden/>
    <w:unhideWhenUsed/>
    <w:rsid w:val="00D20260"/>
    <w:pPr>
      <w:numPr>
        <w:numId w:val="27"/>
      </w:numPr>
      <w:contextualSpacing/>
    </w:pPr>
  </w:style>
  <w:style w:type="table" w:styleId="18">
    <w:name w:val="Table List 1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List 2"/>
    <w:basedOn w:val="affc"/>
    <w:uiPriority w:val="99"/>
    <w:semiHidden/>
    <w:unhideWhenUsed/>
    <w:rsid w:val="00D20260"/>
    <w:pPr>
      <w:widowControl w:val="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List 3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List 7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paragraph" w:styleId="afffffffe">
    <w:name w:val="List Paragraph"/>
    <w:basedOn w:val="affa"/>
    <w:uiPriority w:val="34"/>
    <w:qFormat/>
    <w:rsid w:val="00D20260"/>
    <w:pPr>
      <w:ind w:firstLineChars="200" w:firstLine="420"/>
    </w:pPr>
  </w:style>
  <w:style w:type="table" w:styleId="affffffff">
    <w:name w:val="Table Contemporary"/>
    <w:basedOn w:val="affc"/>
    <w:uiPriority w:val="99"/>
    <w:semiHidden/>
    <w:unhideWhenUsed/>
    <w:rsid w:val="00D20260"/>
    <w:pPr>
      <w:widowControl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ffffffff0">
    <w:name w:val="Intense Reference"/>
    <w:basedOn w:val="affb"/>
    <w:uiPriority w:val="32"/>
    <w:qFormat/>
    <w:rsid w:val="00D20260"/>
    <w:rPr>
      <w:b/>
      <w:bCs/>
      <w:smallCaps/>
      <w:color w:val="5B9BD5" w:themeColor="accent1"/>
      <w:spacing w:val="5"/>
    </w:rPr>
  </w:style>
  <w:style w:type="character" w:styleId="affffffff1">
    <w:name w:val="Intense Emphasis"/>
    <w:basedOn w:val="affb"/>
    <w:uiPriority w:val="21"/>
    <w:qFormat/>
    <w:rsid w:val="00D20260"/>
    <w:rPr>
      <w:i/>
      <w:iCs/>
      <w:color w:val="5B9BD5" w:themeColor="accent1"/>
    </w:rPr>
  </w:style>
  <w:style w:type="paragraph" w:styleId="affffffff2">
    <w:name w:val="Intense Quote"/>
    <w:basedOn w:val="affa"/>
    <w:next w:val="affa"/>
    <w:link w:val="affffffff3"/>
    <w:uiPriority w:val="30"/>
    <w:qFormat/>
    <w:rsid w:val="00D2026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ffffff3">
    <w:name w:val="明显引用 字符"/>
    <w:basedOn w:val="affb"/>
    <w:link w:val="affffffff2"/>
    <w:uiPriority w:val="30"/>
    <w:rsid w:val="00D20260"/>
    <w:rPr>
      <w:i/>
      <w:iCs/>
      <w:color w:val="5B9BD5" w:themeColor="accent1"/>
      <w:kern w:val="2"/>
      <w:sz w:val="21"/>
      <w:szCs w:val="24"/>
    </w:rPr>
  </w:style>
  <w:style w:type="paragraph" w:styleId="affffffff4">
    <w:name w:val="Balloon Text"/>
    <w:basedOn w:val="affa"/>
    <w:link w:val="affffffff5"/>
    <w:uiPriority w:val="99"/>
    <w:semiHidden/>
    <w:unhideWhenUsed/>
    <w:rsid w:val="00D20260"/>
    <w:rPr>
      <w:sz w:val="18"/>
      <w:szCs w:val="18"/>
    </w:rPr>
  </w:style>
  <w:style w:type="character" w:customStyle="1" w:styleId="affffffff5">
    <w:name w:val="批注框文本 字符"/>
    <w:basedOn w:val="affb"/>
    <w:link w:val="affffffff4"/>
    <w:uiPriority w:val="99"/>
    <w:semiHidden/>
    <w:rsid w:val="00D20260"/>
    <w:rPr>
      <w:kern w:val="2"/>
      <w:sz w:val="18"/>
      <w:szCs w:val="18"/>
    </w:rPr>
  </w:style>
  <w:style w:type="paragraph" w:styleId="affffffff6">
    <w:name w:val="annotation text"/>
    <w:basedOn w:val="affa"/>
    <w:link w:val="affffffff7"/>
    <w:uiPriority w:val="99"/>
    <w:semiHidden/>
    <w:unhideWhenUsed/>
    <w:rsid w:val="00D20260"/>
    <w:pPr>
      <w:jc w:val="left"/>
    </w:pPr>
  </w:style>
  <w:style w:type="character" w:customStyle="1" w:styleId="affffffff7">
    <w:name w:val="批注文字 字符"/>
    <w:basedOn w:val="affb"/>
    <w:link w:val="affffffff6"/>
    <w:uiPriority w:val="99"/>
    <w:semiHidden/>
    <w:rsid w:val="00D20260"/>
    <w:rPr>
      <w:kern w:val="2"/>
      <w:sz w:val="21"/>
      <w:szCs w:val="24"/>
    </w:rPr>
  </w:style>
  <w:style w:type="character" w:styleId="affffffff8">
    <w:name w:val="annotation reference"/>
    <w:basedOn w:val="affb"/>
    <w:uiPriority w:val="99"/>
    <w:semiHidden/>
    <w:unhideWhenUsed/>
    <w:rsid w:val="00D20260"/>
    <w:rPr>
      <w:sz w:val="21"/>
      <w:szCs w:val="21"/>
    </w:rPr>
  </w:style>
  <w:style w:type="paragraph" w:styleId="affffffff9">
    <w:name w:val="annotation subject"/>
    <w:basedOn w:val="affffffff6"/>
    <w:next w:val="affffffff6"/>
    <w:link w:val="affffffffa"/>
    <w:uiPriority w:val="99"/>
    <w:semiHidden/>
    <w:unhideWhenUsed/>
    <w:rsid w:val="00D20260"/>
    <w:rPr>
      <w:b/>
      <w:bCs/>
    </w:rPr>
  </w:style>
  <w:style w:type="character" w:customStyle="1" w:styleId="affffffffa">
    <w:name w:val="批注主题 字符"/>
    <w:basedOn w:val="affffffff7"/>
    <w:link w:val="affffffff9"/>
    <w:uiPriority w:val="99"/>
    <w:semiHidden/>
    <w:rsid w:val="00D20260"/>
    <w:rPr>
      <w:b/>
      <w:bCs/>
      <w:kern w:val="2"/>
      <w:sz w:val="21"/>
      <w:szCs w:val="24"/>
    </w:rPr>
  </w:style>
  <w:style w:type="paragraph" w:styleId="affffffffb">
    <w:name w:val="Normal (Web)"/>
    <w:basedOn w:val="affa"/>
    <w:uiPriority w:val="99"/>
    <w:semiHidden/>
    <w:unhideWhenUsed/>
    <w:rsid w:val="00D20260"/>
    <w:rPr>
      <w:sz w:val="24"/>
    </w:rPr>
  </w:style>
  <w:style w:type="paragraph" w:styleId="affffffffc">
    <w:name w:val="Signature"/>
    <w:basedOn w:val="affa"/>
    <w:link w:val="affffffffd"/>
    <w:uiPriority w:val="99"/>
    <w:semiHidden/>
    <w:unhideWhenUsed/>
    <w:rsid w:val="00D20260"/>
    <w:pPr>
      <w:ind w:leftChars="2100" w:left="100"/>
    </w:pPr>
  </w:style>
  <w:style w:type="character" w:customStyle="1" w:styleId="affffffffd">
    <w:name w:val="签名 字符"/>
    <w:basedOn w:val="affb"/>
    <w:link w:val="affffffffc"/>
    <w:uiPriority w:val="99"/>
    <w:semiHidden/>
    <w:rsid w:val="00D20260"/>
    <w:rPr>
      <w:kern w:val="2"/>
      <w:sz w:val="21"/>
      <w:szCs w:val="24"/>
    </w:rPr>
  </w:style>
  <w:style w:type="table" w:styleId="affffffffe">
    <w:name w:val="Light Shading"/>
    <w:basedOn w:val="affc"/>
    <w:uiPriority w:val="60"/>
    <w:semiHidden/>
    <w:unhideWhenUsed/>
    <w:rsid w:val="00D2026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2">
    <w:name w:val="Light Shading Accent 1"/>
    <w:basedOn w:val="affc"/>
    <w:uiPriority w:val="60"/>
    <w:semiHidden/>
    <w:unhideWhenUsed/>
    <w:rsid w:val="00D20260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2">
    <w:name w:val="Light Shading Accent 2"/>
    <w:basedOn w:val="affc"/>
    <w:uiPriority w:val="60"/>
    <w:semiHidden/>
    <w:unhideWhenUsed/>
    <w:rsid w:val="00D20260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2">
    <w:name w:val="Light Shading Accent 3"/>
    <w:basedOn w:val="affc"/>
    <w:uiPriority w:val="60"/>
    <w:semiHidden/>
    <w:unhideWhenUsed/>
    <w:rsid w:val="00D20260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2">
    <w:name w:val="Light Shading Accent 4"/>
    <w:basedOn w:val="affc"/>
    <w:uiPriority w:val="60"/>
    <w:semiHidden/>
    <w:unhideWhenUsed/>
    <w:rsid w:val="00D20260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2">
    <w:name w:val="Light Shading Accent 5"/>
    <w:basedOn w:val="affc"/>
    <w:uiPriority w:val="60"/>
    <w:semiHidden/>
    <w:unhideWhenUsed/>
    <w:rsid w:val="00D20260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2">
    <w:name w:val="Light Shading Accent 6"/>
    <w:basedOn w:val="affc"/>
    <w:uiPriority w:val="60"/>
    <w:semiHidden/>
    <w:unhideWhenUsed/>
    <w:rsid w:val="00D20260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ffff">
    <w:name w:val="Light List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ffc"/>
    <w:uiPriority w:val="61"/>
    <w:semiHidden/>
    <w:unhideWhenUsed/>
    <w:rsid w:val="00D2026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ffff0">
    <w:name w:val="Light Grid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4">
    <w:name w:val="Light Grid Accent 1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4">
    <w:name w:val="Light Grid Accent 2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4">
    <w:name w:val="Light Grid Accent 3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4">
    <w:name w:val="Light Grid Accent 4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4">
    <w:name w:val="Light Grid Accent 5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4">
    <w:name w:val="Light Grid Accent 6"/>
    <w:basedOn w:val="affc"/>
    <w:uiPriority w:val="62"/>
    <w:semiHidden/>
    <w:unhideWhenUsed/>
    <w:rsid w:val="00D20260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afffffffff1">
    <w:name w:val="Emphasis"/>
    <w:basedOn w:val="affb"/>
    <w:uiPriority w:val="20"/>
    <w:qFormat/>
    <w:rsid w:val="00D20260"/>
    <w:rPr>
      <w:i/>
      <w:iCs/>
    </w:rPr>
  </w:style>
  <w:style w:type="table" w:styleId="19">
    <w:name w:val="List Table 1 Light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">
    <w:name w:val="List Table 1 Light Accent 1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1-2">
    <w:name w:val="List Table 1 Light Accent 2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1-3">
    <w:name w:val="List Table 1 Light Accent 3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4">
    <w:name w:val="List Table 1 Light Accent 4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1-5">
    <w:name w:val="List Table 1 Light Accent 5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1-6">
    <w:name w:val="List Table 1 Light Accent 6"/>
    <w:basedOn w:val="affc"/>
    <w:uiPriority w:val="46"/>
    <w:rsid w:val="00D2026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b">
    <w:name w:val="List Table 2"/>
    <w:basedOn w:val="affc"/>
    <w:uiPriority w:val="47"/>
    <w:rsid w:val="00D2026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ffc"/>
    <w:uiPriority w:val="47"/>
    <w:rsid w:val="00D20260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">
    <w:name w:val="List Table 2 Accent 2"/>
    <w:basedOn w:val="affc"/>
    <w:uiPriority w:val="47"/>
    <w:rsid w:val="00D20260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">
    <w:name w:val="List Table 2 Accent 3"/>
    <w:basedOn w:val="affc"/>
    <w:uiPriority w:val="47"/>
    <w:rsid w:val="00D20260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">
    <w:name w:val="List Table 2 Accent 4"/>
    <w:basedOn w:val="affc"/>
    <w:uiPriority w:val="47"/>
    <w:rsid w:val="00D20260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">
    <w:name w:val="List Table 2 Accent 5"/>
    <w:basedOn w:val="affc"/>
    <w:uiPriority w:val="47"/>
    <w:rsid w:val="00D20260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">
    <w:name w:val="List Table 2 Accent 6"/>
    <w:basedOn w:val="affc"/>
    <w:uiPriority w:val="47"/>
    <w:rsid w:val="00D20260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9">
    <w:name w:val="List Table 3"/>
    <w:basedOn w:val="affc"/>
    <w:uiPriority w:val="48"/>
    <w:rsid w:val="00D2026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">
    <w:name w:val="List Table 3 Accent 1"/>
    <w:basedOn w:val="affc"/>
    <w:uiPriority w:val="48"/>
    <w:rsid w:val="00D20260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3-2">
    <w:name w:val="List Table 3 Accent 2"/>
    <w:basedOn w:val="affc"/>
    <w:uiPriority w:val="48"/>
    <w:rsid w:val="00D20260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3-3">
    <w:name w:val="List Table 3 Accent 3"/>
    <w:basedOn w:val="affc"/>
    <w:uiPriority w:val="48"/>
    <w:rsid w:val="00D20260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3-4">
    <w:name w:val="List Table 3 Accent 4"/>
    <w:basedOn w:val="affc"/>
    <w:uiPriority w:val="48"/>
    <w:rsid w:val="00D20260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3-5">
    <w:name w:val="List Table 3 Accent 5"/>
    <w:basedOn w:val="affc"/>
    <w:uiPriority w:val="48"/>
    <w:rsid w:val="00D20260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3-6">
    <w:name w:val="List Table 3 Accent 6"/>
    <w:basedOn w:val="affc"/>
    <w:uiPriority w:val="48"/>
    <w:rsid w:val="00D2026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46">
    <w:name w:val="List Table 4"/>
    <w:basedOn w:val="affc"/>
    <w:uiPriority w:val="49"/>
    <w:rsid w:val="00D202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List Table 4 Accent 1"/>
    <w:basedOn w:val="affc"/>
    <w:uiPriority w:val="49"/>
    <w:rsid w:val="00D2026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">
    <w:name w:val="List Table 4 Accent 2"/>
    <w:basedOn w:val="affc"/>
    <w:uiPriority w:val="49"/>
    <w:rsid w:val="00D2026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">
    <w:name w:val="List Table 4 Accent 3"/>
    <w:basedOn w:val="affc"/>
    <w:uiPriority w:val="49"/>
    <w:rsid w:val="00D20260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">
    <w:name w:val="List Table 4 Accent 4"/>
    <w:basedOn w:val="affc"/>
    <w:uiPriority w:val="49"/>
    <w:rsid w:val="00D20260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">
    <w:name w:val="List Table 4 Accent 5"/>
    <w:basedOn w:val="affc"/>
    <w:uiPriority w:val="49"/>
    <w:rsid w:val="00D2026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">
    <w:name w:val="List Table 4 Accent 6"/>
    <w:basedOn w:val="affc"/>
    <w:uiPriority w:val="49"/>
    <w:rsid w:val="00D202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5">
    <w:name w:val="List Table 5 Dark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">
    <w:name w:val="List Table 5 Dark Accent 1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">
    <w:name w:val="List Table 5 Dark Accent 2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">
    <w:name w:val="List Table 5 Dark Accent 3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">
    <w:name w:val="List Table 5 Dark Accent 4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">
    <w:name w:val="List Table 5 Dark Accent 5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">
    <w:name w:val="List Table 5 Dark Accent 6"/>
    <w:basedOn w:val="affc"/>
    <w:uiPriority w:val="50"/>
    <w:rsid w:val="00D20260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ffc"/>
    <w:uiPriority w:val="51"/>
    <w:rsid w:val="00D2026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ffc"/>
    <w:uiPriority w:val="51"/>
    <w:rsid w:val="00D20260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">
    <w:name w:val="List Table 6 Colorful Accent 2"/>
    <w:basedOn w:val="affc"/>
    <w:uiPriority w:val="51"/>
    <w:rsid w:val="00D20260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">
    <w:name w:val="List Table 6 Colorful Accent 3"/>
    <w:basedOn w:val="affc"/>
    <w:uiPriority w:val="51"/>
    <w:rsid w:val="00D202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">
    <w:name w:val="List Table 6 Colorful Accent 4"/>
    <w:basedOn w:val="affc"/>
    <w:uiPriority w:val="51"/>
    <w:rsid w:val="00D20260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">
    <w:name w:val="List Table 6 Colorful Accent 5"/>
    <w:basedOn w:val="affc"/>
    <w:uiPriority w:val="51"/>
    <w:rsid w:val="00D20260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">
    <w:name w:val="List Table 6 Colorful Accent 6"/>
    <w:basedOn w:val="affc"/>
    <w:uiPriority w:val="51"/>
    <w:rsid w:val="00D2026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1">
    <w:name w:val="List Table 7 Colorful"/>
    <w:basedOn w:val="affc"/>
    <w:uiPriority w:val="52"/>
    <w:rsid w:val="00D2026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">
    <w:name w:val="List Table 7 Colorful Accent 1"/>
    <w:basedOn w:val="affc"/>
    <w:uiPriority w:val="52"/>
    <w:rsid w:val="00D20260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">
    <w:name w:val="List Table 7 Colorful Accent 2"/>
    <w:basedOn w:val="affc"/>
    <w:uiPriority w:val="52"/>
    <w:rsid w:val="00D20260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">
    <w:name w:val="List Table 7 Colorful Accent 3"/>
    <w:basedOn w:val="affc"/>
    <w:uiPriority w:val="52"/>
    <w:rsid w:val="00D20260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">
    <w:name w:val="List Table 7 Colorful Accent 4"/>
    <w:basedOn w:val="affc"/>
    <w:uiPriority w:val="52"/>
    <w:rsid w:val="00D20260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">
    <w:name w:val="List Table 7 Colorful Accent 5"/>
    <w:basedOn w:val="affc"/>
    <w:uiPriority w:val="52"/>
    <w:rsid w:val="00D20260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">
    <w:name w:val="List Table 7 Colorful Accent 6"/>
    <w:basedOn w:val="affc"/>
    <w:uiPriority w:val="52"/>
    <w:rsid w:val="00D20260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ffff2">
    <w:name w:val="Date"/>
    <w:basedOn w:val="affa"/>
    <w:next w:val="affa"/>
    <w:link w:val="afffffffff3"/>
    <w:uiPriority w:val="99"/>
    <w:semiHidden/>
    <w:unhideWhenUsed/>
    <w:rsid w:val="00D20260"/>
    <w:pPr>
      <w:ind w:leftChars="2500" w:left="100"/>
    </w:pPr>
  </w:style>
  <w:style w:type="character" w:customStyle="1" w:styleId="afffffffff3">
    <w:name w:val="日期 字符"/>
    <w:basedOn w:val="affb"/>
    <w:link w:val="afffffffff2"/>
    <w:uiPriority w:val="99"/>
    <w:semiHidden/>
    <w:rsid w:val="00D20260"/>
    <w:rPr>
      <w:kern w:val="2"/>
      <w:sz w:val="21"/>
      <w:szCs w:val="24"/>
    </w:rPr>
  </w:style>
  <w:style w:type="table" w:styleId="afffffffff4">
    <w:name w:val="Dark List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5">
    <w:name w:val="Dark List Accent 1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5">
    <w:name w:val="Dark List Accent 2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5">
    <w:name w:val="Dark List Accent 4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5">
    <w:name w:val="Dark List Accent 5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5">
    <w:name w:val="Dark List Accent 6"/>
    <w:basedOn w:val="affc"/>
    <w:uiPriority w:val="70"/>
    <w:semiHidden/>
    <w:unhideWhenUsed/>
    <w:rsid w:val="00D20260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afffffffff5">
    <w:name w:val="envelope address"/>
    <w:basedOn w:val="affa"/>
    <w:uiPriority w:val="99"/>
    <w:semiHidden/>
    <w:unhideWhenUsed/>
    <w:rsid w:val="00D2026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</w:rPr>
  </w:style>
  <w:style w:type="character" w:styleId="afffffffff6">
    <w:name w:val="Book Title"/>
    <w:basedOn w:val="affb"/>
    <w:uiPriority w:val="33"/>
    <w:qFormat/>
    <w:rsid w:val="00D20260"/>
    <w:rPr>
      <w:b/>
      <w:bCs/>
      <w:i/>
      <w:iCs/>
      <w:spacing w:val="5"/>
    </w:rPr>
  </w:style>
  <w:style w:type="paragraph" w:styleId="afffffffff7">
    <w:name w:val="Bibliography"/>
    <w:basedOn w:val="affa"/>
    <w:next w:val="affa"/>
    <w:uiPriority w:val="37"/>
    <w:semiHidden/>
    <w:unhideWhenUsed/>
    <w:rsid w:val="00D20260"/>
  </w:style>
  <w:style w:type="table" w:styleId="1a">
    <w:name w:val="Table Columns 1"/>
    <w:basedOn w:val="affc"/>
    <w:uiPriority w:val="99"/>
    <w:semiHidden/>
    <w:unhideWhenUsed/>
    <w:rsid w:val="00D20260"/>
    <w:pPr>
      <w:widowControl w:val="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ffc"/>
    <w:uiPriority w:val="99"/>
    <w:semiHidden/>
    <w:unhideWhenUsed/>
    <w:rsid w:val="00D2026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ffc"/>
    <w:uiPriority w:val="99"/>
    <w:semiHidden/>
    <w:unhideWhenUsed/>
    <w:rsid w:val="00D20260"/>
    <w:pPr>
      <w:widowControl w:val="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ffc"/>
    <w:uiPriority w:val="99"/>
    <w:semiHidden/>
    <w:unhideWhenUsed/>
    <w:rsid w:val="00D2026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ffc"/>
    <w:uiPriority w:val="99"/>
    <w:semiHidden/>
    <w:unhideWhenUsed/>
    <w:rsid w:val="00D20260"/>
    <w:pPr>
      <w:widowControl w:val="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2d">
    <w:name w:val="index 2"/>
    <w:basedOn w:val="affa"/>
    <w:next w:val="affa"/>
    <w:uiPriority w:val="99"/>
    <w:semiHidden/>
    <w:unhideWhenUsed/>
    <w:rsid w:val="00D20260"/>
    <w:pPr>
      <w:ind w:leftChars="200" w:left="200"/>
    </w:pPr>
  </w:style>
  <w:style w:type="paragraph" w:styleId="3b">
    <w:name w:val="index 3"/>
    <w:basedOn w:val="affa"/>
    <w:next w:val="affa"/>
    <w:uiPriority w:val="99"/>
    <w:semiHidden/>
    <w:unhideWhenUsed/>
    <w:rsid w:val="00D20260"/>
    <w:pPr>
      <w:ind w:leftChars="400" w:left="400"/>
    </w:pPr>
  </w:style>
  <w:style w:type="paragraph" w:styleId="48">
    <w:name w:val="index 4"/>
    <w:basedOn w:val="affa"/>
    <w:next w:val="affa"/>
    <w:uiPriority w:val="99"/>
    <w:semiHidden/>
    <w:unhideWhenUsed/>
    <w:rsid w:val="00D20260"/>
    <w:pPr>
      <w:ind w:leftChars="600" w:left="600"/>
    </w:pPr>
  </w:style>
  <w:style w:type="paragraph" w:styleId="57">
    <w:name w:val="index 5"/>
    <w:basedOn w:val="affa"/>
    <w:next w:val="affa"/>
    <w:uiPriority w:val="99"/>
    <w:semiHidden/>
    <w:unhideWhenUsed/>
    <w:rsid w:val="00D20260"/>
    <w:pPr>
      <w:ind w:leftChars="800" w:left="800"/>
    </w:pPr>
  </w:style>
  <w:style w:type="paragraph" w:styleId="62">
    <w:name w:val="index 6"/>
    <w:basedOn w:val="affa"/>
    <w:next w:val="affa"/>
    <w:uiPriority w:val="99"/>
    <w:semiHidden/>
    <w:unhideWhenUsed/>
    <w:rsid w:val="00D20260"/>
    <w:pPr>
      <w:ind w:leftChars="1000" w:left="1000"/>
    </w:pPr>
  </w:style>
  <w:style w:type="paragraph" w:styleId="72">
    <w:name w:val="index 7"/>
    <w:basedOn w:val="affa"/>
    <w:next w:val="affa"/>
    <w:uiPriority w:val="99"/>
    <w:semiHidden/>
    <w:unhideWhenUsed/>
    <w:rsid w:val="00D20260"/>
    <w:pPr>
      <w:ind w:leftChars="1200" w:left="1200"/>
    </w:pPr>
  </w:style>
  <w:style w:type="paragraph" w:styleId="81">
    <w:name w:val="index 8"/>
    <w:basedOn w:val="affa"/>
    <w:next w:val="affa"/>
    <w:uiPriority w:val="99"/>
    <w:semiHidden/>
    <w:unhideWhenUsed/>
    <w:rsid w:val="00D20260"/>
    <w:pPr>
      <w:ind w:leftChars="1400" w:left="1400"/>
    </w:pPr>
  </w:style>
  <w:style w:type="paragraph" w:styleId="90">
    <w:name w:val="index 9"/>
    <w:basedOn w:val="affa"/>
    <w:next w:val="affa"/>
    <w:uiPriority w:val="99"/>
    <w:semiHidden/>
    <w:unhideWhenUsed/>
    <w:rsid w:val="00D20260"/>
    <w:pPr>
      <w:ind w:leftChars="1600" w:left="1600"/>
    </w:pPr>
  </w:style>
  <w:style w:type="table" w:styleId="1b">
    <w:name w:val="Grid Table 1 Light"/>
    <w:basedOn w:val="affc"/>
    <w:uiPriority w:val="46"/>
    <w:rsid w:val="00D202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0">
    <w:name w:val="Grid Table 1 Light Accent 1"/>
    <w:basedOn w:val="affc"/>
    <w:uiPriority w:val="46"/>
    <w:rsid w:val="00D20260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0">
    <w:name w:val="Grid Table 1 Light Accent 2"/>
    <w:basedOn w:val="affc"/>
    <w:uiPriority w:val="46"/>
    <w:rsid w:val="00D20260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0">
    <w:name w:val="Grid Table 1 Light Accent 3"/>
    <w:basedOn w:val="affc"/>
    <w:uiPriority w:val="46"/>
    <w:rsid w:val="00D2026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0">
    <w:name w:val="Grid Table 1 Light Accent 4"/>
    <w:basedOn w:val="affc"/>
    <w:uiPriority w:val="46"/>
    <w:rsid w:val="00D20260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0">
    <w:name w:val="Grid Table 1 Light Accent 5"/>
    <w:basedOn w:val="affc"/>
    <w:uiPriority w:val="46"/>
    <w:rsid w:val="00D2026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0">
    <w:name w:val="Grid Table 1 Light Accent 6"/>
    <w:basedOn w:val="affc"/>
    <w:uiPriority w:val="46"/>
    <w:rsid w:val="00D20260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ffc"/>
    <w:uiPriority w:val="47"/>
    <w:rsid w:val="00D2026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ffc"/>
    <w:uiPriority w:val="47"/>
    <w:rsid w:val="00D20260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2-20">
    <w:name w:val="Grid Table 2 Accent 2"/>
    <w:basedOn w:val="affc"/>
    <w:uiPriority w:val="47"/>
    <w:rsid w:val="00D20260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2-30">
    <w:name w:val="Grid Table 2 Accent 3"/>
    <w:basedOn w:val="affc"/>
    <w:uiPriority w:val="47"/>
    <w:rsid w:val="00D20260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2-40">
    <w:name w:val="Grid Table 2 Accent 4"/>
    <w:basedOn w:val="affc"/>
    <w:uiPriority w:val="47"/>
    <w:rsid w:val="00D20260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2-50">
    <w:name w:val="Grid Table 2 Accent 5"/>
    <w:basedOn w:val="affc"/>
    <w:uiPriority w:val="47"/>
    <w:rsid w:val="00D20260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2-60">
    <w:name w:val="Grid Table 2 Accent 6"/>
    <w:basedOn w:val="affc"/>
    <w:uiPriority w:val="47"/>
    <w:rsid w:val="00D20260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3c">
    <w:name w:val="Grid Table 3"/>
    <w:basedOn w:val="affc"/>
    <w:uiPriority w:val="48"/>
    <w:rsid w:val="00D202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0">
    <w:name w:val="Grid Table 3 Accent 1"/>
    <w:basedOn w:val="affc"/>
    <w:uiPriority w:val="48"/>
    <w:rsid w:val="00D2026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3-20">
    <w:name w:val="Grid Table 3 Accent 2"/>
    <w:basedOn w:val="affc"/>
    <w:uiPriority w:val="48"/>
    <w:rsid w:val="00D2026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3-30">
    <w:name w:val="Grid Table 3 Accent 3"/>
    <w:basedOn w:val="affc"/>
    <w:uiPriority w:val="48"/>
    <w:rsid w:val="00D20260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40">
    <w:name w:val="Grid Table 3 Accent 4"/>
    <w:basedOn w:val="affc"/>
    <w:uiPriority w:val="48"/>
    <w:rsid w:val="00D20260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3-50">
    <w:name w:val="Grid Table 3 Accent 5"/>
    <w:basedOn w:val="affc"/>
    <w:uiPriority w:val="48"/>
    <w:rsid w:val="00D2026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3-60">
    <w:name w:val="Grid Table 3 Accent 6"/>
    <w:basedOn w:val="affc"/>
    <w:uiPriority w:val="48"/>
    <w:rsid w:val="00D202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49">
    <w:name w:val="Grid Table 4"/>
    <w:basedOn w:val="affc"/>
    <w:uiPriority w:val="49"/>
    <w:rsid w:val="00D202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Grid Table 4 Accent 1"/>
    <w:basedOn w:val="affc"/>
    <w:uiPriority w:val="49"/>
    <w:rsid w:val="00D2026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4-20">
    <w:name w:val="Grid Table 4 Accent 2"/>
    <w:basedOn w:val="affc"/>
    <w:uiPriority w:val="49"/>
    <w:rsid w:val="00D2026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4-30">
    <w:name w:val="Grid Table 4 Accent 3"/>
    <w:basedOn w:val="affc"/>
    <w:uiPriority w:val="49"/>
    <w:rsid w:val="00D20260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4-40">
    <w:name w:val="Grid Table 4 Accent 4"/>
    <w:basedOn w:val="affc"/>
    <w:uiPriority w:val="49"/>
    <w:rsid w:val="00D20260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50">
    <w:name w:val="Grid Table 4 Accent 5"/>
    <w:basedOn w:val="affc"/>
    <w:uiPriority w:val="49"/>
    <w:rsid w:val="00D20260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4-60">
    <w:name w:val="Grid Table 4 Accent 6"/>
    <w:basedOn w:val="affc"/>
    <w:uiPriority w:val="49"/>
    <w:rsid w:val="00D202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58">
    <w:name w:val="Grid Table 5 Dark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0">
    <w:name w:val="Grid Table 5 Dark Accent 1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5-20">
    <w:name w:val="Grid Table 5 Dark Accent 2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5-30">
    <w:name w:val="Grid Table 5 Dark Accent 3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5-40">
    <w:name w:val="Grid Table 5 Dark Accent 4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5-50">
    <w:name w:val="Grid Table 5 Dark Accent 5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0">
    <w:name w:val="Grid Table 5 Dark Accent 6"/>
    <w:basedOn w:val="affc"/>
    <w:uiPriority w:val="50"/>
    <w:rsid w:val="00D2026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63">
    <w:name w:val="Grid Table 6 Colorful"/>
    <w:basedOn w:val="affc"/>
    <w:uiPriority w:val="51"/>
    <w:rsid w:val="00D202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Grid Table 6 Colorful Accent 1"/>
    <w:basedOn w:val="affc"/>
    <w:uiPriority w:val="51"/>
    <w:rsid w:val="00D20260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6-20">
    <w:name w:val="Grid Table 6 Colorful Accent 2"/>
    <w:basedOn w:val="affc"/>
    <w:uiPriority w:val="51"/>
    <w:rsid w:val="00D20260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6-30">
    <w:name w:val="Grid Table 6 Colorful Accent 3"/>
    <w:basedOn w:val="affc"/>
    <w:uiPriority w:val="51"/>
    <w:rsid w:val="00D202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40">
    <w:name w:val="Grid Table 6 Colorful Accent 4"/>
    <w:basedOn w:val="affc"/>
    <w:uiPriority w:val="51"/>
    <w:rsid w:val="00D20260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6-50">
    <w:name w:val="Grid Table 6 Colorful Accent 5"/>
    <w:basedOn w:val="affc"/>
    <w:uiPriority w:val="51"/>
    <w:rsid w:val="00D20260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6-60">
    <w:name w:val="Grid Table 6 Colorful Accent 6"/>
    <w:basedOn w:val="affc"/>
    <w:uiPriority w:val="51"/>
    <w:rsid w:val="00D2026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73">
    <w:name w:val="Grid Table 7 Colorful"/>
    <w:basedOn w:val="affc"/>
    <w:uiPriority w:val="52"/>
    <w:rsid w:val="00D202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0">
    <w:name w:val="Grid Table 7 Colorful Accent 1"/>
    <w:basedOn w:val="affc"/>
    <w:uiPriority w:val="52"/>
    <w:rsid w:val="00D20260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7-20">
    <w:name w:val="Grid Table 7 Colorful Accent 2"/>
    <w:basedOn w:val="affc"/>
    <w:uiPriority w:val="52"/>
    <w:rsid w:val="00D20260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7-30">
    <w:name w:val="Grid Table 7 Colorful Accent 3"/>
    <w:basedOn w:val="affc"/>
    <w:uiPriority w:val="52"/>
    <w:rsid w:val="00D202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7-40">
    <w:name w:val="Grid Table 7 Colorful Accent 4"/>
    <w:basedOn w:val="affc"/>
    <w:uiPriority w:val="52"/>
    <w:rsid w:val="00D20260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7-50">
    <w:name w:val="Grid Table 7 Colorful Accent 5"/>
    <w:basedOn w:val="affc"/>
    <w:uiPriority w:val="52"/>
    <w:rsid w:val="00D20260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7-60">
    <w:name w:val="Grid Table 7 Colorful Accent 6"/>
    <w:basedOn w:val="affc"/>
    <w:uiPriority w:val="52"/>
    <w:rsid w:val="00D20260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afffffffff8">
    <w:name w:val="Table Grid"/>
    <w:basedOn w:val="affc"/>
    <w:uiPriority w:val="59"/>
    <w:rsid w:val="00D20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ffc"/>
    <w:uiPriority w:val="99"/>
    <w:semiHidden/>
    <w:unhideWhenUsed/>
    <w:rsid w:val="00D20260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a">
    <w:name w:val="Table Grid 4"/>
    <w:basedOn w:val="affc"/>
    <w:uiPriority w:val="99"/>
    <w:semiHidden/>
    <w:unhideWhenUsed/>
    <w:rsid w:val="00D20260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ffc"/>
    <w:uiPriority w:val="99"/>
    <w:semiHidden/>
    <w:unhideWhenUsed/>
    <w:rsid w:val="00D20260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f9">
    <w:name w:val="Grid Table Light"/>
    <w:basedOn w:val="affc"/>
    <w:uiPriority w:val="40"/>
    <w:rsid w:val="00D202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Web 1"/>
    <w:basedOn w:val="affc"/>
    <w:uiPriority w:val="99"/>
    <w:semiHidden/>
    <w:unhideWhenUsed/>
    <w:rsid w:val="00D20260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Web 2"/>
    <w:basedOn w:val="affc"/>
    <w:uiPriority w:val="99"/>
    <w:semiHidden/>
    <w:unhideWhenUsed/>
    <w:rsid w:val="00D20260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ffc"/>
    <w:uiPriority w:val="99"/>
    <w:semiHidden/>
    <w:unhideWhenUsed/>
    <w:rsid w:val="00D20260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fffa">
    <w:name w:val="endnote text"/>
    <w:basedOn w:val="affa"/>
    <w:link w:val="afffffffffb"/>
    <w:uiPriority w:val="99"/>
    <w:semiHidden/>
    <w:unhideWhenUsed/>
    <w:rsid w:val="00D20260"/>
    <w:pPr>
      <w:snapToGrid w:val="0"/>
      <w:jc w:val="left"/>
    </w:pPr>
  </w:style>
  <w:style w:type="character" w:customStyle="1" w:styleId="afffffffffb">
    <w:name w:val="尾注文本 字符"/>
    <w:basedOn w:val="affb"/>
    <w:link w:val="afffffffffa"/>
    <w:uiPriority w:val="99"/>
    <w:semiHidden/>
    <w:rsid w:val="00D20260"/>
    <w:rPr>
      <w:kern w:val="2"/>
      <w:sz w:val="21"/>
      <w:szCs w:val="24"/>
    </w:rPr>
  </w:style>
  <w:style w:type="character" w:styleId="afffffffffc">
    <w:name w:val="endnote reference"/>
    <w:basedOn w:val="affb"/>
    <w:uiPriority w:val="99"/>
    <w:semiHidden/>
    <w:unhideWhenUsed/>
    <w:rsid w:val="00D20260"/>
    <w:rPr>
      <w:vertAlign w:val="superscript"/>
    </w:rPr>
  </w:style>
  <w:style w:type="paragraph" w:styleId="afffffffffd">
    <w:name w:val="Document Map"/>
    <w:basedOn w:val="affa"/>
    <w:link w:val="afffffffffe"/>
    <w:uiPriority w:val="99"/>
    <w:semiHidden/>
    <w:unhideWhenUsed/>
    <w:rsid w:val="00D20260"/>
    <w:rPr>
      <w:rFonts w:ascii="Microsoft YaHei UI" w:eastAsia="Microsoft YaHei UI"/>
      <w:sz w:val="18"/>
      <w:szCs w:val="18"/>
    </w:rPr>
  </w:style>
  <w:style w:type="character" w:customStyle="1" w:styleId="afffffffffe">
    <w:name w:val="文档结构图 字符"/>
    <w:basedOn w:val="affb"/>
    <w:link w:val="afffffffffd"/>
    <w:uiPriority w:val="99"/>
    <w:semiHidden/>
    <w:rsid w:val="00D20260"/>
    <w:rPr>
      <w:rFonts w:ascii="Microsoft YaHei UI" w:eastAsia="Microsoft YaHei UI"/>
      <w:kern w:val="2"/>
      <w:sz w:val="18"/>
      <w:szCs w:val="18"/>
    </w:rPr>
  </w:style>
  <w:style w:type="numbering" w:styleId="ac">
    <w:name w:val="Outline List 3"/>
    <w:basedOn w:val="affd"/>
    <w:uiPriority w:val="99"/>
    <w:semiHidden/>
    <w:unhideWhenUsed/>
    <w:rsid w:val="00D20260"/>
    <w:pPr>
      <w:numPr>
        <w:numId w:val="30"/>
      </w:numPr>
    </w:pPr>
  </w:style>
  <w:style w:type="table" w:styleId="1e">
    <w:name w:val="Plain Table 1"/>
    <w:basedOn w:val="affc"/>
    <w:uiPriority w:val="41"/>
    <w:rsid w:val="00D2026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1">
    <w:name w:val="Plain Table 2"/>
    <w:basedOn w:val="affc"/>
    <w:uiPriority w:val="42"/>
    <w:rsid w:val="00D2026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">
    <w:name w:val="Plain Table 3"/>
    <w:basedOn w:val="affc"/>
    <w:uiPriority w:val="43"/>
    <w:rsid w:val="00D2026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b">
    <w:name w:val="Plain Table 4"/>
    <w:basedOn w:val="affc"/>
    <w:uiPriority w:val="44"/>
    <w:rsid w:val="00D2026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a">
    <w:name w:val="Plain Table 5"/>
    <w:basedOn w:val="affc"/>
    <w:uiPriority w:val="45"/>
    <w:rsid w:val="00D2026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fffff">
    <w:name w:val="No Spacing"/>
    <w:uiPriority w:val="1"/>
    <w:qFormat/>
    <w:rsid w:val="00D20260"/>
    <w:pPr>
      <w:widowControl w:val="0"/>
      <w:jc w:val="both"/>
    </w:pPr>
    <w:rPr>
      <w:kern w:val="2"/>
      <w:sz w:val="21"/>
      <w:szCs w:val="24"/>
    </w:rPr>
  </w:style>
  <w:style w:type="paragraph" w:styleId="affffffffff0">
    <w:name w:val="Message Header"/>
    <w:basedOn w:val="affa"/>
    <w:link w:val="affffffffff1"/>
    <w:uiPriority w:val="99"/>
    <w:semiHidden/>
    <w:unhideWhenUsed/>
    <w:rsid w:val="00D202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affffffffff1">
    <w:name w:val="信息标题 字符"/>
    <w:basedOn w:val="affb"/>
    <w:link w:val="affffffffff0"/>
    <w:uiPriority w:val="99"/>
    <w:semiHidden/>
    <w:rsid w:val="00D2026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</w:rPr>
  </w:style>
  <w:style w:type="character" w:styleId="affffffffff2">
    <w:name w:val="Strong"/>
    <w:basedOn w:val="affb"/>
    <w:uiPriority w:val="22"/>
    <w:qFormat/>
    <w:rsid w:val="00D20260"/>
    <w:rPr>
      <w:b/>
      <w:bCs/>
    </w:rPr>
  </w:style>
  <w:style w:type="paragraph" w:styleId="affffffffff3">
    <w:name w:val="table of authorities"/>
    <w:basedOn w:val="affa"/>
    <w:next w:val="affa"/>
    <w:uiPriority w:val="99"/>
    <w:semiHidden/>
    <w:unhideWhenUsed/>
    <w:rsid w:val="00D20260"/>
    <w:pPr>
      <w:ind w:leftChars="200" w:left="420"/>
    </w:pPr>
  </w:style>
  <w:style w:type="paragraph" w:styleId="affffffffff4">
    <w:name w:val="toa heading"/>
    <w:basedOn w:val="affa"/>
    <w:next w:val="affa"/>
    <w:uiPriority w:val="99"/>
    <w:semiHidden/>
    <w:unhideWhenUsed/>
    <w:rsid w:val="00D20260"/>
    <w:pPr>
      <w:spacing w:before="120"/>
    </w:pPr>
    <w:rPr>
      <w:rFonts w:asciiTheme="majorHAnsi" w:hAnsiTheme="majorHAnsi" w:cstheme="majorBidi"/>
      <w:sz w:val="24"/>
    </w:rPr>
  </w:style>
  <w:style w:type="paragraph" w:styleId="affffffffff5">
    <w:name w:val="Quote"/>
    <w:basedOn w:val="affa"/>
    <w:next w:val="affa"/>
    <w:link w:val="affffffffff6"/>
    <w:uiPriority w:val="29"/>
    <w:qFormat/>
    <w:rsid w:val="00D202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fffff6">
    <w:name w:val="引用 字符"/>
    <w:basedOn w:val="affb"/>
    <w:link w:val="affffffffff5"/>
    <w:uiPriority w:val="29"/>
    <w:rsid w:val="00D20260"/>
    <w:rPr>
      <w:i/>
      <w:iCs/>
      <w:color w:val="404040" w:themeColor="text1" w:themeTint="BF"/>
      <w:kern w:val="2"/>
      <w:sz w:val="21"/>
      <w:szCs w:val="24"/>
    </w:rPr>
  </w:style>
  <w:style w:type="character" w:styleId="affffffffff7">
    <w:name w:val="Placeholder Text"/>
    <w:basedOn w:val="affb"/>
    <w:uiPriority w:val="99"/>
    <w:semiHidden/>
    <w:rsid w:val="00D20260"/>
    <w:rPr>
      <w:color w:val="808080"/>
    </w:rPr>
  </w:style>
  <w:style w:type="paragraph" w:styleId="affffffffff8">
    <w:name w:val="Body Text First Indent"/>
    <w:basedOn w:val="affffff0"/>
    <w:link w:val="affffffffff9"/>
    <w:uiPriority w:val="99"/>
    <w:semiHidden/>
    <w:unhideWhenUsed/>
    <w:rsid w:val="00D20260"/>
    <w:pPr>
      <w:ind w:firstLineChars="100" w:firstLine="420"/>
    </w:pPr>
  </w:style>
  <w:style w:type="character" w:customStyle="1" w:styleId="affffffffff9">
    <w:name w:val="正文文本首行缩进 字符"/>
    <w:basedOn w:val="affffff"/>
    <w:link w:val="affffffffff8"/>
    <w:uiPriority w:val="99"/>
    <w:semiHidden/>
    <w:rsid w:val="00D20260"/>
    <w:rPr>
      <w:kern w:val="2"/>
      <w:sz w:val="21"/>
      <w:szCs w:val="24"/>
    </w:rPr>
  </w:style>
  <w:style w:type="paragraph" w:styleId="affffffffffa">
    <w:name w:val="Body Text Indent"/>
    <w:basedOn w:val="affa"/>
    <w:link w:val="affffffffffb"/>
    <w:uiPriority w:val="99"/>
    <w:semiHidden/>
    <w:unhideWhenUsed/>
    <w:rsid w:val="00D20260"/>
    <w:pPr>
      <w:spacing w:after="120"/>
      <w:ind w:leftChars="200" w:left="420"/>
    </w:pPr>
  </w:style>
  <w:style w:type="character" w:customStyle="1" w:styleId="affffffffffb">
    <w:name w:val="正文文本缩进 字符"/>
    <w:basedOn w:val="affb"/>
    <w:link w:val="affffffffffa"/>
    <w:uiPriority w:val="99"/>
    <w:semiHidden/>
    <w:rsid w:val="00D20260"/>
    <w:rPr>
      <w:kern w:val="2"/>
      <w:sz w:val="21"/>
      <w:szCs w:val="24"/>
    </w:rPr>
  </w:style>
  <w:style w:type="paragraph" w:styleId="2f2">
    <w:name w:val="Body Text First Indent 2"/>
    <w:basedOn w:val="affffffffffa"/>
    <w:link w:val="2f3"/>
    <w:uiPriority w:val="99"/>
    <w:semiHidden/>
    <w:unhideWhenUsed/>
    <w:rsid w:val="00D20260"/>
    <w:pPr>
      <w:ind w:firstLineChars="200" w:firstLine="420"/>
    </w:pPr>
  </w:style>
  <w:style w:type="character" w:customStyle="1" w:styleId="2f3">
    <w:name w:val="正文文本首行缩进 2 字符"/>
    <w:basedOn w:val="affffffffffb"/>
    <w:link w:val="2f2"/>
    <w:uiPriority w:val="99"/>
    <w:semiHidden/>
    <w:rsid w:val="00D20260"/>
    <w:rPr>
      <w:kern w:val="2"/>
      <w:sz w:val="21"/>
      <w:szCs w:val="24"/>
    </w:rPr>
  </w:style>
  <w:style w:type="paragraph" w:styleId="affffffffffc">
    <w:name w:val="Normal Indent"/>
    <w:basedOn w:val="affa"/>
    <w:uiPriority w:val="99"/>
    <w:semiHidden/>
    <w:unhideWhenUsed/>
    <w:rsid w:val="00D20260"/>
    <w:pPr>
      <w:ind w:firstLineChars="200" w:firstLine="420"/>
    </w:pPr>
  </w:style>
  <w:style w:type="paragraph" w:styleId="2f4">
    <w:name w:val="Body Text 2"/>
    <w:basedOn w:val="affa"/>
    <w:link w:val="2f5"/>
    <w:uiPriority w:val="99"/>
    <w:semiHidden/>
    <w:unhideWhenUsed/>
    <w:rsid w:val="00D20260"/>
    <w:pPr>
      <w:spacing w:after="120" w:line="480" w:lineRule="auto"/>
    </w:pPr>
  </w:style>
  <w:style w:type="character" w:customStyle="1" w:styleId="2f5">
    <w:name w:val="正文文本 2 字符"/>
    <w:basedOn w:val="affb"/>
    <w:link w:val="2f4"/>
    <w:uiPriority w:val="99"/>
    <w:semiHidden/>
    <w:rsid w:val="00D20260"/>
    <w:rPr>
      <w:kern w:val="2"/>
      <w:sz w:val="21"/>
      <w:szCs w:val="24"/>
    </w:rPr>
  </w:style>
  <w:style w:type="paragraph" w:styleId="3f0">
    <w:name w:val="Body Text 3"/>
    <w:basedOn w:val="affa"/>
    <w:link w:val="3f1"/>
    <w:uiPriority w:val="99"/>
    <w:semiHidden/>
    <w:unhideWhenUsed/>
    <w:rsid w:val="00D20260"/>
    <w:pPr>
      <w:spacing w:after="120"/>
    </w:pPr>
    <w:rPr>
      <w:sz w:val="16"/>
      <w:szCs w:val="16"/>
    </w:rPr>
  </w:style>
  <w:style w:type="character" w:customStyle="1" w:styleId="3f1">
    <w:name w:val="正文文本 3 字符"/>
    <w:basedOn w:val="affb"/>
    <w:link w:val="3f0"/>
    <w:uiPriority w:val="99"/>
    <w:semiHidden/>
    <w:rsid w:val="00D20260"/>
    <w:rPr>
      <w:kern w:val="2"/>
      <w:sz w:val="16"/>
      <w:szCs w:val="16"/>
    </w:rPr>
  </w:style>
  <w:style w:type="paragraph" w:styleId="2f6">
    <w:name w:val="Body Text Indent 2"/>
    <w:basedOn w:val="affa"/>
    <w:link w:val="2f7"/>
    <w:uiPriority w:val="99"/>
    <w:semiHidden/>
    <w:unhideWhenUsed/>
    <w:rsid w:val="00D20260"/>
    <w:pPr>
      <w:spacing w:after="120" w:line="480" w:lineRule="auto"/>
      <w:ind w:leftChars="200" w:left="420"/>
    </w:pPr>
  </w:style>
  <w:style w:type="character" w:customStyle="1" w:styleId="2f7">
    <w:name w:val="正文文本缩进 2 字符"/>
    <w:basedOn w:val="affb"/>
    <w:link w:val="2f6"/>
    <w:uiPriority w:val="99"/>
    <w:semiHidden/>
    <w:rsid w:val="00D20260"/>
    <w:rPr>
      <w:kern w:val="2"/>
      <w:sz w:val="21"/>
      <w:szCs w:val="24"/>
    </w:rPr>
  </w:style>
  <w:style w:type="paragraph" w:styleId="3f2">
    <w:name w:val="Body Text Indent 3"/>
    <w:basedOn w:val="affa"/>
    <w:link w:val="3f3"/>
    <w:uiPriority w:val="99"/>
    <w:semiHidden/>
    <w:unhideWhenUsed/>
    <w:rsid w:val="00D20260"/>
    <w:pPr>
      <w:spacing w:after="120"/>
      <w:ind w:leftChars="200" w:left="420"/>
    </w:pPr>
    <w:rPr>
      <w:sz w:val="16"/>
      <w:szCs w:val="16"/>
    </w:rPr>
  </w:style>
  <w:style w:type="character" w:customStyle="1" w:styleId="3f3">
    <w:name w:val="正文文本缩进 3 字符"/>
    <w:basedOn w:val="affb"/>
    <w:link w:val="3f2"/>
    <w:uiPriority w:val="99"/>
    <w:semiHidden/>
    <w:rsid w:val="00D20260"/>
    <w:rPr>
      <w:kern w:val="2"/>
      <w:sz w:val="16"/>
      <w:szCs w:val="16"/>
    </w:rPr>
  </w:style>
  <w:style w:type="table" w:styleId="1f">
    <w:name w:val="Medium Shading 1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ffc"/>
    <w:uiPriority w:val="63"/>
    <w:semiHidden/>
    <w:unhideWhenUsed/>
    <w:rsid w:val="00D2026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8">
    <w:name w:val="Medium Shading 2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ffc"/>
    <w:uiPriority w:val="64"/>
    <w:semiHidden/>
    <w:unhideWhenUsed/>
    <w:rsid w:val="00D202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0">
    <w:name w:val="Medium List 1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2">
    <w:name w:val="Medium List 1 Accent 2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2">
    <w:name w:val="Medium List 1 Accent 3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2">
    <w:name w:val="Medium List 1 Accent 4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2">
    <w:name w:val="Medium List 1 Accent 5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2">
    <w:name w:val="Medium List 1 Accent 6"/>
    <w:basedOn w:val="affc"/>
    <w:uiPriority w:val="65"/>
    <w:semiHidden/>
    <w:unhideWhenUsed/>
    <w:rsid w:val="00D20260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9">
    <w:name w:val="Medium List 2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ffc"/>
    <w:uiPriority w:val="66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1">
    <w:name w:val="Medium Grid 1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3">
    <w:name w:val="Medium Grid 1 Accent 1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3">
    <w:name w:val="Medium Grid 1 Accent 2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3">
    <w:name w:val="Medium Grid 1 Accent 3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3">
    <w:name w:val="Medium Grid 1 Accent 4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3">
    <w:name w:val="Medium Grid 1 Accent 5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3">
    <w:name w:val="Medium Grid 1 Accent 6"/>
    <w:basedOn w:val="affc"/>
    <w:uiPriority w:val="67"/>
    <w:semiHidden/>
    <w:unhideWhenUsed/>
    <w:rsid w:val="00D20260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a">
    <w:name w:val="Medium Grid 2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3">
    <w:name w:val="Medium Grid 2 Accent 1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3">
    <w:name w:val="Medium Grid 2 Accent 2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3">
    <w:name w:val="Medium Grid 2 Accent 3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3">
    <w:name w:val="Medium Grid 2 Accent 4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3">
    <w:name w:val="Medium Grid 2 Accent 5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3">
    <w:name w:val="Medium Grid 2 Accent 6"/>
    <w:basedOn w:val="affc"/>
    <w:uiPriority w:val="68"/>
    <w:semiHidden/>
    <w:unhideWhenUsed/>
    <w:rsid w:val="00D202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4">
    <w:name w:val="Medium Grid 3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1">
    <w:name w:val="Medium Grid 3 Accent 2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1">
    <w:name w:val="Medium Grid 3 Accent 3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1">
    <w:name w:val="Medium Grid 3 Accent 4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1">
    <w:name w:val="Medium Grid 3 Accent 5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1">
    <w:name w:val="Medium Grid 3 Accent 6"/>
    <w:basedOn w:val="affc"/>
    <w:uiPriority w:val="69"/>
    <w:semiHidden/>
    <w:unhideWhenUsed/>
    <w:rsid w:val="00D202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fffffffd">
    <w:name w:val="Note Heading"/>
    <w:basedOn w:val="affa"/>
    <w:next w:val="affa"/>
    <w:link w:val="affffffffffe"/>
    <w:uiPriority w:val="99"/>
    <w:semiHidden/>
    <w:unhideWhenUsed/>
    <w:rsid w:val="00D20260"/>
    <w:pPr>
      <w:jc w:val="center"/>
    </w:pPr>
  </w:style>
  <w:style w:type="character" w:customStyle="1" w:styleId="affffffffffe">
    <w:name w:val="注释标题 字符"/>
    <w:basedOn w:val="affb"/>
    <w:link w:val="affffffffffd"/>
    <w:uiPriority w:val="99"/>
    <w:semiHidden/>
    <w:rsid w:val="00D20260"/>
    <w:rPr>
      <w:kern w:val="2"/>
      <w:sz w:val="21"/>
      <w:szCs w:val="24"/>
    </w:rPr>
  </w:style>
  <w:style w:type="table" w:styleId="afffffffffff">
    <w:name w:val="Table Professional"/>
    <w:basedOn w:val="affc"/>
    <w:uiPriority w:val="99"/>
    <w:semiHidden/>
    <w:unhideWhenUsed/>
    <w:rsid w:val="00D20260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ffffff0">
    <w:name w:val="附录无标题章"/>
    <w:basedOn w:val="afa"/>
    <w:qFormat/>
    <w:rsid w:val="00B807AF"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f1">
    <w:name w:val="附录一级无标题条"/>
    <w:basedOn w:val="afb"/>
    <w:qFormat/>
    <w:rsid w:val="00F17B6A"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f2">
    <w:name w:val="附录二级无标题条"/>
    <w:basedOn w:val="afc"/>
    <w:qFormat/>
    <w:rsid w:val="00F17B6A"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f3">
    <w:name w:val="附录三级无标题条"/>
    <w:basedOn w:val="afd"/>
    <w:qFormat/>
    <w:rsid w:val="00F17B6A"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fffffff4">
    <w:name w:val="附录四级无标题条"/>
    <w:basedOn w:val="afe"/>
    <w:qFormat/>
    <w:rsid w:val="00F17B6A"/>
    <w:pPr>
      <w:spacing w:beforeLines="0" w:before="0" w:afterLines="0" w:after="0"/>
    </w:pPr>
    <w:rPr>
      <w:rFonts w:asciiTheme="majorEastAsia" w:eastAsiaTheme="majorEastAsia"/>
    </w:rPr>
  </w:style>
  <w:style w:type="paragraph" w:customStyle="1" w:styleId="affff9">
    <w:name w:val="示例段"/>
    <w:basedOn w:val="afff7"/>
    <w:qFormat/>
    <w:rsid w:val="00B06B22"/>
    <w:pPr>
      <w:ind w:firstLine="420"/>
    </w:pPr>
    <w:rPr>
      <w:sz w:val="18"/>
    </w:rPr>
  </w:style>
  <w:style w:type="paragraph" w:customStyle="1" w:styleId="TB">
    <w:name w:val="标准标志TB"/>
    <w:basedOn w:val="affa"/>
    <w:qFormat/>
    <w:rsid w:val="00F863B5"/>
    <w:pPr>
      <w:widowControl/>
      <w:shd w:val="solid" w:color="FFFFFF" w:fill="FFFFFF"/>
      <w:spacing w:line="0" w:lineRule="atLeast"/>
      <w:jc w:val="right"/>
    </w:pPr>
    <w:rPr>
      <w:rFonts w:ascii="黑体" w:eastAsia="黑体" w:hAnsi="黑体"/>
      <w:w w:val="130"/>
      <w:szCs w:val="20"/>
    </w:rPr>
  </w:style>
  <w:style w:type="paragraph" w:customStyle="1" w:styleId="TB0">
    <w:name w:val="标准称谓TB"/>
    <w:basedOn w:val="affa"/>
    <w:qFormat/>
    <w:rsid w:val="005D203A"/>
    <w:pPr>
      <w:kinsoku w:val="0"/>
      <w:overflowPunct w:val="0"/>
      <w:autoSpaceDE w:val="0"/>
      <w:autoSpaceDN w:val="0"/>
      <w:spacing w:line="0" w:lineRule="atLeast"/>
      <w:jc w:val="center"/>
    </w:pPr>
    <w:rPr>
      <w:rFonts w:ascii="黑体" w:eastAsia="黑体" w:hAnsi="黑体"/>
      <w:bCs/>
      <w:spacing w:val="40"/>
      <w:kern w:val="0"/>
      <w:sz w:val="72"/>
      <w:szCs w:val="20"/>
    </w:rPr>
  </w:style>
  <w:style w:type="paragraph" w:customStyle="1" w:styleId="GB2">
    <w:name w:val="发布GB"/>
    <w:basedOn w:val="affffff0"/>
    <w:qFormat/>
    <w:rsid w:val="00F863B5"/>
    <w:pPr>
      <w:spacing w:after="0" w:line="280" w:lineRule="exact"/>
      <w:ind w:left="284"/>
    </w:pPr>
    <w:rPr>
      <w:rFonts w:ascii="黑体" w:eastAsia="黑体"/>
      <w:kern w:val="3"/>
      <w:sz w:val="28"/>
    </w:rPr>
  </w:style>
  <w:style w:type="paragraph" w:customStyle="1" w:styleId="DB2">
    <w:name w:val="发布DB"/>
    <w:basedOn w:val="GB2"/>
    <w:qFormat/>
    <w:rsid w:val="00F863B5"/>
    <w:pPr>
      <w:ind w:left="567"/>
    </w:pPr>
  </w:style>
  <w:style w:type="paragraph" w:customStyle="1" w:styleId="HB2">
    <w:name w:val="发布HB"/>
    <w:basedOn w:val="GB2"/>
    <w:qFormat/>
    <w:rsid w:val="00F863B5"/>
    <w:pPr>
      <w:ind w:left="567"/>
    </w:pPr>
  </w:style>
  <w:style w:type="paragraph" w:customStyle="1" w:styleId="QB2">
    <w:name w:val="发布QB"/>
    <w:basedOn w:val="GB2"/>
    <w:qFormat/>
    <w:rsid w:val="00F863B5"/>
    <w:pPr>
      <w:ind w:left="567"/>
    </w:pPr>
  </w:style>
  <w:style w:type="paragraph" w:customStyle="1" w:styleId="TB1">
    <w:name w:val="发布TB"/>
    <w:basedOn w:val="GB2"/>
    <w:qFormat/>
    <w:rsid w:val="00F863B5"/>
    <w:pPr>
      <w:ind w:left="567"/>
    </w:pPr>
  </w:style>
  <w:style w:type="paragraph" w:customStyle="1" w:styleId="TB2">
    <w:name w:val="发布部门TB"/>
    <w:basedOn w:val="affa"/>
    <w:qFormat/>
    <w:rsid w:val="00F863B5"/>
    <w:pPr>
      <w:widowControl/>
      <w:spacing w:line="360" w:lineRule="exact"/>
      <w:jc w:val="center"/>
    </w:pPr>
    <w:rPr>
      <w:rFonts w:ascii="黑体" w:eastAsia="黑体" w:hAnsi="黑体"/>
      <w:spacing w:val="20"/>
      <w:w w:val="135"/>
      <w:kern w:val="0"/>
      <w:sz w:val="36"/>
      <w:szCs w:val="20"/>
    </w:rPr>
  </w:style>
  <w:style w:type="character" w:customStyle="1" w:styleId="Char">
    <w:name w:val="段 Char"/>
    <w:link w:val="afff7"/>
    <w:qFormat/>
    <w:rsid w:val="002128E7"/>
    <w:rPr>
      <w:rFonts w:ascii="宋体"/>
      <w:noProof/>
      <w:sz w:val="21"/>
    </w:rPr>
  </w:style>
  <w:style w:type="character" w:customStyle="1" w:styleId="Char1">
    <w:name w:val="二级条标题 Char"/>
    <w:link w:val="a8"/>
    <w:qFormat/>
    <w:rsid w:val="00B722F4"/>
    <w:rPr>
      <w:rFonts w:ascii="黑体" w:eastAsia="黑体"/>
      <w:sz w:val="21"/>
      <w:szCs w:val="21"/>
    </w:rPr>
  </w:style>
  <w:style w:type="character" w:customStyle="1" w:styleId="Char0">
    <w:name w:val="一级条标题 Char"/>
    <w:link w:val="a7"/>
    <w:qFormat/>
    <w:rsid w:val="00B722F4"/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5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368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7592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700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96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ksamm\AppData\Roaming\&#26631;&#20934;&#32534;&#20889;&#27169;&#26495;\bzbx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B99A3-DBBE-4064-AC26-8791F2C18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bzbx20</Template>
  <TotalTime>85</TotalTime>
  <Pages>6</Pages>
  <Words>642</Words>
  <Characters>739</Characters>
  <Application>Microsoft Office Word</Application>
  <DocSecurity>0</DocSecurity>
  <Lines>92</Lines>
  <Paragraphs>92</Paragraphs>
  <ScaleCrop>false</ScaleCrop>
  <HeadingPairs>
    <vt:vector size="4" baseType="variant">
      <vt:variant>
        <vt:lpstr>题目</vt:lpstr>
      </vt:variant>
      <vt:variant>
        <vt:i4>1</vt:i4>
      </vt:variant>
      <vt:variant>
        <vt:lpstr>标题</vt:lpstr>
      </vt:variant>
      <vt:variant>
        <vt:i4>12</vt:i4>
      </vt:variant>
    </vt:vector>
  </HeadingPairs>
  <TitlesOfParts>
    <vt:vector size="13" baseType="lpstr">
      <vt:lpstr>标准名称</vt:lpstr>
      <vt:lpstr>前    言</vt:lpstr>
      <vt:lpstr>    范围</vt:lpstr>
      <vt:lpstr>    规范性引用文件</vt:lpstr>
      <vt:lpstr>    术语和定义</vt:lpstr>
      <vt:lpstr>    遴选流程</vt:lpstr>
      <vt:lpstr>    供应商审查入库要求</vt:lpstr>
      <vt:lpstr>        供应商审核</vt:lpstr>
      <vt:lpstr>        供应商入库</vt:lpstr>
      <vt:lpstr>    终端遴选入库</vt:lpstr>
      <vt:lpstr>        技术要求</vt:lpstr>
      <vt:lpstr>        资料管理</vt:lpstr>
      <vt:lpstr>        完整性检查</vt:lpstr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oksamm</dc:creator>
  <cp:keywords/>
  <dc:description/>
  <cp:lastModifiedBy>junhang wu</cp:lastModifiedBy>
  <cp:revision>184</cp:revision>
  <cp:lastPrinted>2024-04-10T08:03:00Z</cp:lastPrinted>
  <dcterms:created xsi:type="dcterms:W3CDTF">2024-01-03T07:43:00Z</dcterms:created>
  <dcterms:modified xsi:type="dcterms:W3CDTF">2024-04-16T01:36:00Z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条文说明标记">
    <vt:lpwstr>无</vt:lpwstr>
  </property>
  <property fmtid="{D5CDD505-2E9C-101B-9397-08002B2CF9AE}" pid="3" name="文件标记">
    <vt:lpwstr>蓝元软件</vt:lpwstr>
  </property>
  <property fmtid="{D5CDD505-2E9C-101B-9397-08002B2CF9AE}" pid="4" name="标准版本">
    <vt:lpwstr>2020</vt:lpwstr>
  </property>
  <property fmtid="{D5CDD505-2E9C-101B-9397-08002B2CF9AE}" pid="5" name="ICS">
    <vt:lpwstr>ICS 34.000.00</vt:lpwstr>
  </property>
  <property fmtid="{D5CDD505-2E9C-101B-9397-08002B2CF9AE}" pid="6" name="CCS">
    <vt:lpwstr>L 88</vt:lpwstr>
  </property>
  <property fmtid="{D5CDD505-2E9C-101B-9397-08002B2CF9AE}" pid="7" name="BAH">
    <vt:lpwstr>备案号：</vt:lpwstr>
  </property>
  <property fmtid="{D5CDD505-2E9C-101B-9397-08002B2CF9AE}" pid="8" name="BT">
    <vt:lpwstr>团    体    标    准</vt:lpwstr>
  </property>
  <property fmtid="{D5CDD505-2E9C-101B-9397-08002B2CF9AE}" pid="9" name="BZBH">
    <vt:lpwstr>T/XXX—2021</vt:lpwstr>
  </property>
  <property fmtid="{D5CDD505-2E9C-101B-9397-08002B2CF9AE}" pid="10" name="TDBH">
    <vt:lpwstr>代替 T/XXX</vt:lpwstr>
  </property>
  <property fmtid="{D5CDD505-2E9C-101B-9397-08002B2CF9AE}" pid="11" name="BZMC">
    <vt:lpwstr>物联网</vt:lpwstr>
  </property>
  <property fmtid="{D5CDD505-2E9C-101B-9397-08002B2CF9AE}" pid="12" name="YWMC">
    <vt:lpwstr>thing</vt:lpwstr>
  </property>
  <property fmtid="{D5CDD505-2E9C-101B-9397-08002B2CF9AE}" pid="13" name="CBCD">
    <vt:lpwstr>（与国际标准一致性程度的标识）</vt:lpwstr>
  </property>
  <property fmtid="{D5CDD505-2E9C-101B-9397-08002B2CF9AE}" pid="14" name="WGLB">
    <vt:lpwstr>（草案稿）</vt:lpwstr>
  </property>
  <property fmtid="{D5CDD505-2E9C-101B-9397-08002B2CF9AE}" pid="15" name="FBRQ">
    <vt:lpwstr>20XX—XX—XX</vt:lpwstr>
  </property>
  <property fmtid="{D5CDD505-2E9C-101B-9397-08002B2CF9AE}" pid="16" name="SSRQ">
    <vt:lpwstr>20XX—XX—XX</vt:lpwstr>
  </property>
  <property fmtid="{D5CDD505-2E9C-101B-9397-08002B2CF9AE}" pid="17" name="BZLX">
    <vt:lpwstr>T/XXX</vt:lpwstr>
  </property>
  <property fmtid="{D5CDD505-2E9C-101B-9397-08002B2CF9AE}" pid="18" name="标准类型">
    <vt:lpwstr>TB</vt:lpwstr>
  </property>
  <property fmtid="{D5CDD505-2E9C-101B-9397-08002B2CF9AE}" pid="19" name="FBDW">
    <vt:lpwstr>浙江省物联网产业协会</vt:lpwstr>
  </property>
  <property fmtid="{D5CDD505-2E9C-101B-9397-08002B2CF9AE}" pid="20" name="IMAGE">
    <vt:lpwstr/>
  </property>
</Properties>
</file>